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S.C.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DENIAGRODARI S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J51/234/14.07.2014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C.U.I.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33380992</w:t>
      </w:r>
    </w:p>
    <w:p w:rsidR="00633E37" w:rsidRPr="002067E6" w:rsidRDefault="00633E37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Str. Radovani, Nr. 12</w:t>
      </w:r>
    </w:p>
    <w:p w:rsidR="00633E37" w:rsidRDefault="00633E37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Com. Chirnogi, Jud. Calarasi</w:t>
      </w: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o-RO"/>
        </w:rPr>
      </w:pPr>
      <w:r w:rsidRPr="002067E6">
        <w:rPr>
          <w:rFonts w:ascii="Times New Roman" w:hAnsi="Times New Roman"/>
          <w:b/>
          <w:noProof/>
          <w:sz w:val="28"/>
          <w:szCs w:val="28"/>
          <w:lang w:val="ro-RO"/>
        </w:rPr>
        <w:t>CONTRACT DE AREND</w:t>
      </w:r>
      <w:r w:rsidR="00B96427" w:rsidRPr="002067E6">
        <w:rPr>
          <w:rFonts w:ascii="Times New Roman" w:hAnsi="Times New Roman"/>
          <w:b/>
          <w:noProof/>
          <w:sz w:val="28"/>
          <w:szCs w:val="28"/>
          <w:lang w:val="ro-RO"/>
        </w:rPr>
        <w:t>ARE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ntre: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633E37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Societatea comerciala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DENIAGRODARI S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sediul 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comuna Chirnogi, str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ada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Radovani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numarul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12,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judetul Calarasi,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cod unic de inregistrare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,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inregistrata la Registrul Comertului sub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numarul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J51/234/14.07.2014,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reprezentata legal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Administrator - ing.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Pietrusel Silviu Valeriu,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24373B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B96427" w:rsidRPr="0024373B">
        <w:rPr>
          <w:rFonts w:ascii="Times New Roman" w:hAnsi="Times New Roman"/>
          <w:b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D8646D" w:rsidRPr="002067E6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:rsidR="00D8646D" w:rsidRPr="002067E6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E71F9B" w:rsidP="00227848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27848">
        <w:rPr>
          <w:bCs/>
        </w:rPr>
        <w:t>D</w:t>
      </w:r>
      <w:r w:rsidR="00227848">
        <w:rPr>
          <w:bCs/>
        </w:rPr>
        <w:t>l/Dna</w:t>
      </w:r>
      <w:r>
        <w:rPr>
          <w:b/>
          <w:bCs/>
        </w:rPr>
        <w:t xml:space="preserve"> </w:t>
      </w:r>
      <w:bookmarkStart w:id="0" w:name="OLE_LINK4"/>
      <w:bookmarkStart w:id="1" w:name="OLE_LINK5"/>
      <w:r>
        <w:rPr>
          <w:b/>
          <w:bCs/>
        </w:rPr>
        <w:t>[</w:t>
      </w:r>
      <w:r w:rsidR="00227848">
        <w:rPr>
          <w:b/>
          <w:bCs/>
        </w:rPr>
        <w:t>NumeArendator</w:t>
      </w:r>
      <w:r>
        <w:rPr>
          <w:b/>
          <w:bCs/>
        </w:rPr>
        <w:t>]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,</w:t>
      </w:r>
      <w:bookmarkEnd w:id="0"/>
      <w:bookmarkEnd w:id="1"/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domiciliat/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comuna </w:t>
      </w:r>
      <w:r>
        <w:rPr>
          <w:b/>
          <w:bCs/>
        </w:rPr>
        <w:t>[</w:t>
      </w:r>
      <w:r w:rsidR="00227848">
        <w:rPr>
          <w:b/>
          <w:bCs/>
        </w:rPr>
        <w:t>Localitate</w:t>
      </w:r>
      <w:r>
        <w:rPr>
          <w:b/>
          <w:bCs/>
        </w:rPr>
        <w:t>]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judetul </w:t>
      </w:r>
      <w:r>
        <w:rPr>
          <w:b/>
          <w:bCs/>
        </w:rPr>
        <w:t>[</w:t>
      </w:r>
      <w:r w:rsidR="00227848">
        <w:rPr>
          <w:b/>
          <w:bCs/>
        </w:rPr>
        <w:t>Judet</w:t>
      </w:r>
      <w:r>
        <w:rPr>
          <w:b/>
          <w:bCs/>
        </w:rPr>
        <w:t>]</w:t>
      </w:r>
      <w:r>
        <w:t>,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CNP</w:t>
      </w:r>
      <w:r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>
        <w:rPr>
          <w:b/>
          <w:bCs/>
        </w:rPr>
        <w:t>[</w:t>
      </w:r>
      <w:r w:rsidR="00227848">
        <w:rPr>
          <w:b/>
          <w:bCs/>
        </w:rPr>
        <w:t>CNP</w:t>
      </w:r>
      <w:r>
        <w:rPr>
          <w:b/>
          <w:bCs/>
        </w:rPr>
        <w:t>]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025165" w:rsidRPr="00025165">
        <w:rPr>
          <w:rFonts w:ascii="Times New Roman" w:hAnsi="Times New Roman"/>
        </w:rPr>
        <w:t>posesorul buletinului (c</w:t>
      </w:r>
      <w:r w:rsidR="00025165" w:rsidRPr="00025165">
        <w:rPr>
          <w:rFonts w:ascii="Times New Roman" w:hAnsi="Times New Roman"/>
          <w:lang w:val="ro-RO"/>
        </w:rPr>
        <w:t>ă</w:t>
      </w:r>
      <w:r w:rsidR="00025165" w:rsidRPr="00025165">
        <w:rPr>
          <w:rFonts w:ascii="Times New Roman" w:hAnsi="Times New Roman"/>
        </w:rPr>
        <w:t>rţii) de identitate seria</w:t>
      </w:r>
      <w:r w:rsidR="00025165">
        <w:rPr>
          <w:b/>
          <w:bCs/>
        </w:rPr>
        <w:t xml:space="preserve"> [</w:t>
      </w:r>
      <w:r w:rsidR="00DA422B">
        <w:rPr>
          <w:b/>
          <w:bCs/>
        </w:rPr>
        <w:t>BI_Serie</w:t>
      </w:r>
      <w:r w:rsidR="00025165">
        <w:rPr>
          <w:b/>
          <w:bCs/>
        </w:rPr>
        <w:t>]</w:t>
      </w:r>
      <w:r w:rsidR="00025165">
        <w:t xml:space="preserve">, </w:t>
      </w:r>
      <w:r w:rsidR="00025165" w:rsidRPr="00025165">
        <w:rPr>
          <w:rFonts w:ascii="Times New Roman" w:hAnsi="Times New Roman"/>
        </w:rPr>
        <w:t>nr.</w:t>
      </w:r>
      <w:r w:rsidR="00025165">
        <w:t xml:space="preserve"> </w:t>
      </w:r>
      <w:r w:rsidR="00025165">
        <w:rPr>
          <w:b/>
          <w:bCs/>
        </w:rPr>
        <w:t>[</w:t>
      </w:r>
      <w:r w:rsidR="00DA422B">
        <w:rPr>
          <w:b/>
          <w:bCs/>
        </w:rPr>
        <w:t>BI_</w:t>
      </w:r>
      <w:r w:rsidR="00DA422B">
        <w:rPr>
          <w:b/>
          <w:bCs/>
        </w:rPr>
        <w:t>Numar</w:t>
      </w:r>
      <w:r w:rsidR="00025165">
        <w:rPr>
          <w:b/>
          <w:bCs/>
        </w:rPr>
        <w:t>]</w:t>
      </w:r>
      <w:r w:rsidR="00025165">
        <w:t xml:space="preserve">, </w:t>
      </w:r>
      <w:r w:rsidR="00025165" w:rsidRPr="00025165">
        <w:rPr>
          <w:rFonts w:ascii="Times New Roman" w:hAnsi="Times New Roman"/>
        </w:rPr>
        <w:t>eliberat de</w:t>
      </w:r>
      <w:r w:rsidR="00025165">
        <w:t xml:space="preserve"> </w:t>
      </w:r>
      <w:r w:rsidR="00025165">
        <w:rPr>
          <w:b/>
          <w:bCs/>
        </w:rPr>
        <w:t>[</w:t>
      </w:r>
      <w:r w:rsidR="00DA422B">
        <w:rPr>
          <w:b/>
          <w:bCs/>
        </w:rPr>
        <w:t>BI_Eliberat</w:t>
      </w:r>
      <w:r w:rsidR="00025165">
        <w:rPr>
          <w:b/>
          <w:bCs/>
        </w:rPr>
        <w:t>]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titular al dreptului de proprietate conform titlului de proprietate </w:t>
      </w:r>
      <w:r w:rsidR="00227848" w:rsidRPr="00615B2D">
        <w:rPr>
          <w:b/>
          <w:lang w:val="it-IT"/>
        </w:rPr>
        <w:t>[Act</w:t>
      </w:r>
      <w:r w:rsidR="002F5996">
        <w:rPr>
          <w:b/>
          <w:lang w:val="it-IT"/>
        </w:rPr>
        <w:t>P</w:t>
      </w:r>
      <w:r w:rsidR="00B935AB">
        <w:rPr>
          <w:b/>
          <w:lang w:val="it-IT"/>
        </w:rPr>
        <w:t>roprietate</w:t>
      </w:r>
      <w:r w:rsidR="00227848" w:rsidRPr="00615B2D">
        <w:rPr>
          <w:b/>
          <w:lang w:val="it-IT"/>
        </w:rPr>
        <w:t>]</w:t>
      </w:r>
      <w:r w:rsidR="00227848">
        <w:rPr>
          <w:b/>
          <w:lang w:val="it-IT"/>
        </w:rPr>
        <w:t>,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dup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caz, conform hot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rii judec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ti nr.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sau a procesului verbal de punere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posesie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sau a actului de partaj nr.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, sau a certificatului de mo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tenitor nr.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24373B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193428" w:rsidRPr="002067E6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615B2D">
        <w:rPr>
          <w:b/>
          <w:bCs/>
          <w:lang w:val="it-IT"/>
        </w:rPr>
        <w:t>]</w:t>
      </w:r>
      <w:r w:rsidR="00615B2D">
        <w:rPr>
          <w:b/>
          <w:bCs/>
          <w:lang w:val="it-IT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ActP</w:t>
            </w:r>
            <w:r>
              <w:rPr>
                <w:rFonts w:ascii="Arial" w:hAnsi="Arial" w:cs="Arial"/>
              </w:rPr>
              <w:t>1]</w:t>
            </w:r>
          </w:p>
        </w:tc>
        <w:tc>
          <w:tcPr>
            <w:tcW w:w="1260" w:type="dxa"/>
            <w:vAlign w:val="center"/>
          </w:tcPr>
          <w:p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70" w:type="dxa"/>
            <w:vAlign w:val="center"/>
          </w:tcPr>
          <w:p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3]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] [VecinV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</w:t>
            </w: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</w:t>
            </w: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] [VecinE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] [VecinS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] [</w:t>
            </w:r>
            <w:bookmarkStart w:id="2" w:name="_GoBack"/>
            <w:bookmarkEnd w:id="2"/>
            <w:r>
              <w:rPr>
                <w:rFonts w:ascii="Arial" w:hAnsi="Arial" w:cs="Arial"/>
                <w:sz w:val="18"/>
                <w:szCs w:val="18"/>
              </w:rPr>
              <w:t>VecinV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972019" w:rsidTr="00972019">
        <w:tblPrEx>
          <w:tblCellMar>
            <w:top w:w="0" w:type="dxa"/>
            <w:bottom w:w="0" w:type="dxa"/>
          </w:tblCellMar>
        </w:tblPrEx>
        <w:tc>
          <w:tcPr>
            <w:tcW w:w="2029" w:type="dxa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b/>
          <w:noProof/>
          <w:sz w:val="20"/>
          <w:szCs w:val="20"/>
          <w:lang w:val="ro-RO"/>
        </w:rPr>
        <w:t>2018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3" w:name="OLE_LINK6"/>
      <w:bookmarkStart w:id="4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3"/>
      <w:bookmarkEnd w:id="4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bani sau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pieirii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pieirea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_________________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trei exemplare originale.</w:t>
      </w: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9"/>
        <w:gridCol w:w="4759"/>
      </w:tblGrid>
      <w:tr w:rsidR="00193428" w:rsidRPr="00044152" w:rsidTr="00044152">
        <w:tc>
          <w:tcPr>
            <w:tcW w:w="4927" w:type="dxa"/>
            <w:shd w:val="clear" w:color="auto" w:fill="auto"/>
          </w:tcPr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227848" w:rsidRPr="00044152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:rsidR="00D8646D" w:rsidRPr="00044152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S.C. DENIAGRODARI S.R.L.</w:t>
            </w:r>
          </w:p>
          <w:p w:rsidR="002067E6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Administrator,</w:t>
            </w: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ing. Pietrusel Silviu Valeriu</w:t>
            </w: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  <w:tr w:rsidR="00D8646D" w:rsidRPr="00044152" w:rsidTr="00044152">
        <w:tc>
          <w:tcPr>
            <w:tcW w:w="4927" w:type="dxa"/>
            <w:shd w:val="clear" w:color="auto" w:fill="auto"/>
          </w:tcPr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nregistrare___________/_____/_____/2018</w:t>
            </w: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10304E"/>
    <w:rsid w:val="00193428"/>
    <w:rsid w:val="002067E6"/>
    <w:rsid w:val="00227848"/>
    <w:rsid w:val="0024373B"/>
    <w:rsid w:val="002F5996"/>
    <w:rsid w:val="00310C15"/>
    <w:rsid w:val="003E67FA"/>
    <w:rsid w:val="004C7E7F"/>
    <w:rsid w:val="00615B2D"/>
    <w:rsid w:val="00633E37"/>
    <w:rsid w:val="00655719"/>
    <w:rsid w:val="006A7BCC"/>
    <w:rsid w:val="0079157B"/>
    <w:rsid w:val="00797381"/>
    <w:rsid w:val="00972019"/>
    <w:rsid w:val="00983450"/>
    <w:rsid w:val="00B03DF2"/>
    <w:rsid w:val="00B16A30"/>
    <w:rsid w:val="00B47008"/>
    <w:rsid w:val="00B935AB"/>
    <w:rsid w:val="00B96427"/>
    <w:rsid w:val="00C63262"/>
    <w:rsid w:val="00CB44A3"/>
    <w:rsid w:val="00CD2B83"/>
    <w:rsid w:val="00D8646D"/>
    <w:rsid w:val="00DA422B"/>
    <w:rsid w:val="00E2365C"/>
    <w:rsid w:val="00E7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F4D0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6E40D-6D1F-4517-99B0-624FC3D8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1041</TotalTime>
  <Pages>3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vicosx12</cp:lastModifiedBy>
  <cp:revision>9</cp:revision>
  <cp:lastPrinted>2018-10-18T08:12:00Z</cp:lastPrinted>
  <dcterms:created xsi:type="dcterms:W3CDTF">2018-10-18T10:51:00Z</dcterms:created>
  <dcterms:modified xsi:type="dcterms:W3CDTF">2018-10-19T06:45:00Z</dcterms:modified>
</cp:coreProperties>
</file>