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359B7" w14:textId="2BBF461D" w:rsidR="002067E6" w:rsidRDefault="003A5920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NumeFirma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2067E6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441BBD28" w14:textId="70278697" w:rsidR="003A5920" w:rsidRPr="00B41BFD" w:rsidRDefault="003A5920" w:rsidP="003A592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RegCom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37633D73" w14:textId="08F6EEFA" w:rsidR="003A5920" w:rsidRPr="00B41BFD" w:rsidRDefault="003A5920" w:rsidP="003A592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CIF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043A92AA" w14:textId="3F11D7A3" w:rsidR="003A5920" w:rsidRPr="00B41BFD" w:rsidRDefault="003A5920" w:rsidP="003A592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Adresa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63F188D8" w14:textId="77777777" w:rsidR="003A5920" w:rsidRPr="00B41BFD" w:rsidRDefault="003A5920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46A9C305" w14:textId="77777777" w:rsidR="00CD2B83" w:rsidRPr="00B41BFD" w:rsidRDefault="002067E6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Nr. Inreg. __________ din ___/___/______</w:t>
      </w:r>
    </w:p>
    <w:p w14:paraId="3BA3A776" w14:textId="77777777" w:rsidR="00DC65B3" w:rsidRPr="00B41BFD" w:rsidRDefault="00DC65B3" w:rsidP="00B41BF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</w:p>
    <w:p w14:paraId="298C513B" w14:textId="77777777" w:rsidR="00B314F2" w:rsidRPr="00B41BFD" w:rsidRDefault="00B314F2" w:rsidP="00B41BFD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 xml:space="preserve">ACT ADITIONAL NR. ______ </w:t>
      </w:r>
    </w:p>
    <w:p w14:paraId="1834E6B8" w14:textId="6E3F800B" w:rsidR="00DC65B3" w:rsidRPr="00B41BFD" w:rsidRDefault="00B314F2" w:rsidP="00B41BFD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 xml:space="preserve">LA  CONTRACTUL DE ARENDARE NR. </w:t>
      </w:r>
      <w:r w:rsidR="00DC65B3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3A5920">
        <w:rPr>
          <w:rFonts w:ascii="Times New Roman" w:hAnsi="Times New Roman"/>
          <w:b/>
          <w:bCs/>
          <w:sz w:val="24"/>
          <w:szCs w:val="24"/>
        </w:rPr>
        <w:t>NrContract</w:t>
      </w:r>
      <w:r w:rsidR="00DC65B3" w:rsidRPr="00B41BFD">
        <w:rPr>
          <w:rFonts w:ascii="Times New Roman" w:hAnsi="Times New Roman"/>
          <w:b/>
          <w:bCs/>
          <w:sz w:val="24"/>
          <w:szCs w:val="24"/>
        </w:rPr>
        <w:t>]</w:t>
      </w:r>
    </w:p>
    <w:p w14:paraId="143FE47F" w14:textId="77777777" w:rsidR="00CD2B83" w:rsidRPr="00B41BFD" w:rsidRDefault="00193428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ncheiat 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ntre:</w:t>
      </w:r>
    </w:p>
    <w:p w14:paraId="722D86B1" w14:textId="77777777" w:rsidR="00CD2B83" w:rsidRPr="00B41BFD" w:rsidRDefault="00CD2B83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57953B18" w14:textId="72966DE2" w:rsidR="00CD2B83" w:rsidRPr="00B41BFD" w:rsidRDefault="00633E37" w:rsidP="00B41BF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Societatea comerciala</w:t>
      </w:r>
      <w:r w:rsidR="00D8646D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750327">
        <w:rPr>
          <w:rFonts w:ascii="Times New Roman" w:hAnsi="Times New Roman"/>
          <w:b/>
          <w:bCs/>
          <w:sz w:val="24"/>
          <w:szCs w:val="24"/>
        </w:rPr>
        <w:t>NumeFirma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cu sediul  </w:t>
      </w:r>
      <w:r w:rsidR="00193428"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n 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750327">
        <w:rPr>
          <w:rFonts w:ascii="Times New Roman" w:hAnsi="Times New Roman"/>
          <w:b/>
          <w:bCs/>
          <w:sz w:val="24"/>
          <w:szCs w:val="24"/>
        </w:rPr>
        <w:t>Adresa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="00193428" w:rsidRPr="00B41BFD">
        <w:rPr>
          <w:rFonts w:ascii="Times New Roman" w:hAnsi="Times New Roman"/>
          <w:noProof/>
          <w:sz w:val="24"/>
          <w:szCs w:val="24"/>
          <w:lang w:val="ro-RO"/>
        </w:rPr>
        <w:t>cod unic de inregistrare</w:t>
      </w:r>
      <w:r w:rsidR="00750327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750327">
        <w:rPr>
          <w:rFonts w:ascii="Times New Roman" w:hAnsi="Times New Roman"/>
          <w:b/>
          <w:bCs/>
          <w:sz w:val="24"/>
          <w:szCs w:val="24"/>
        </w:rPr>
        <w:t>CIF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,</w:t>
      </w:r>
      <w:r w:rsidR="00B96427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193428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inregistrata la Registrul Comertului sub 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numarul</w:t>
      </w:r>
      <w:r w:rsidR="00F72AA2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750327">
        <w:rPr>
          <w:rFonts w:ascii="Times New Roman" w:hAnsi="Times New Roman"/>
          <w:b/>
          <w:bCs/>
          <w:sz w:val="24"/>
          <w:szCs w:val="24"/>
        </w:rPr>
        <w:t>RegCom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,</w:t>
      </w:r>
      <w:r w:rsidR="00B96427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reprezentata legal de </w:t>
      </w:r>
      <w:r w:rsidR="00880A74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880A74">
        <w:rPr>
          <w:rFonts w:ascii="Times New Roman" w:hAnsi="Times New Roman"/>
          <w:b/>
          <w:bCs/>
          <w:sz w:val="24"/>
          <w:szCs w:val="24"/>
        </w:rPr>
        <w:t>Administrator]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="00193428"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n calitate de </w:t>
      </w:r>
      <w:r w:rsidR="00CD2B83" w:rsidRPr="00B41BFD">
        <w:rPr>
          <w:rFonts w:ascii="Times New Roman" w:hAnsi="Times New Roman"/>
          <w:b/>
          <w:noProof/>
          <w:sz w:val="24"/>
          <w:szCs w:val="24"/>
          <w:lang w:val="ro-RO"/>
        </w:rPr>
        <w:t>ARENDA</w:t>
      </w:r>
      <w:r w:rsidR="00B96427" w:rsidRPr="00B41BFD">
        <w:rPr>
          <w:rFonts w:ascii="Times New Roman" w:hAnsi="Times New Roman"/>
          <w:b/>
          <w:noProof/>
          <w:sz w:val="24"/>
          <w:szCs w:val="24"/>
          <w:lang w:val="ro-RO"/>
        </w:rPr>
        <w:t>S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1308FF3C" w14:textId="77777777" w:rsidR="00D8646D" w:rsidRPr="00B41BFD" w:rsidRDefault="00D8646D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5B344968" w14:textId="77777777" w:rsidR="00CD2B83" w:rsidRPr="00B41BFD" w:rsidRDefault="00193428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</w:p>
    <w:p w14:paraId="7FF105DA" w14:textId="77777777" w:rsidR="00D8646D" w:rsidRPr="00B41BFD" w:rsidRDefault="00D8646D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6EA883BD" w14:textId="77CB98AD" w:rsidR="005138AD" w:rsidRPr="00B41BFD" w:rsidRDefault="005138AD" w:rsidP="00B41BF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Cs/>
          <w:sz w:val="24"/>
          <w:szCs w:val="24"/>
        </w:rPr>
        <w:t>Dl/Dna</w:t>
      </w:r>
      <w:r w:rsidRPr="00B41BFD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0" w:name="OLE_LINK4"/>
      <w:bookmarkStart w:id="1" w:name="OLE_LINK5"/>
      <w:r w:rsidRPr="00B41BFD">
        <w:rPr>
          <w:rFonts w:ascii="Times New Roman" w:hAnsi="Times New Roman"/>
          <w:b/>
          <w:bCs/>
          <w:sz w:val="24"/>
          <w:szCs w:val="24"/>
        </w:rPr>
        <w:t>[NumeArendator]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,</w:t>
      </w:r>
      <w:bookmarkEnd w:id="0"/>
      <w:bookmarkEnd w:id="1"/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domiciliat/a in localitatea </w:t>
      </w:r>
      <w:r w:rsidRPr="00B41BFD">
        <w:rPr>
          <w:rFonts w:ascii="Times New Roman" w:hAnsi="Times New Roman"/>
          <w:b/>
          <w:bCs/>
          <w:sz w:val="24"/>
          <w:szCs w:val="24"/>
        </w:rPr>
        <w:t>[Localitate]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judetul </w:t>
      </w:r>
      <w:r w:rsidRPr="00B41BFD">
        <w:rPr>
          <w:rFonts w:ascii="Times New Roman" w:hAnsi="Times New Roman"/>
          <w:b/>
          <w:bCs/>
          <w:sz w:val="24"/>
          <w:szCs w:val="24"/>
        </w:rPr>
        <w:t>[Judet]</w:t>
      </w:r>
      <w:r w:rsidRPr="00B41BFD">
        <w:rPr>
          <w:rFonts w:ascii="Times New Roman" w:hAnsi="Times New Roman"/>
          <w:sz w:val="24"/>
          <w:szCs w:val="24"/>
        </w:rPr>
        <w:t>,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CNP </w:t>
      </w:r>
      <w:r w:rsidRPr="00B41BFD">
        <w:rPr>
          <w:rFonts w:ascii="Times New Roman" w:hAnsi="Times New Roman"/>
          <w:b/>
          <w:bCs/>
          <w:sz w:val="24"/>
          <w:szCs w:val="24"/>
        </w:rPr>
        <w:t>[CNP]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Pr="00B41BFD">
        <w:rPr>
          <w:rFonts w:ascii="Times New Roman" w:hAnsi="Times New Roman"/>
          <w:sz w:val="24"/>
          <w:szCs w:val="24"/>
        </w:rPr>
        <w:t>posesorul buletinului (c</w:t>
      </w:r>
      <w:r w:rsidRPr="00B41BFD">
        <w:rPr>
          <w:rFonts w:ascii="Times New Roman" w:hAnsi="Times New Roman"/>
          <w:sz w:val="24"/>
          <w:szCs w:val="24"/>
          <w:lang w:val="ro-RO"/>
        </w:rPr>
        <w:t>ă</w:t>
      </w:r>
      <w:r w:rsidRPr="00B41BFD">
        <w:rPr>
          <w:rFonts w:ascii="Times New Roman" w:hAnsi="Times New Roman"/>
          <w:sz w:val="24"/>
          <w:szCs w:val="24"/>
        </w:rPr>
        <w:t>rţii) de identitate seria</w:t>
      </w:r>
      <w:r w:rsidRPr="00B41BFD">
        <w:rPr>
          <w:rFonts w:ascii="Times New Roman" w:hAnsi="Times New Roman"/>
          <w:b/>
          <w:bCs/>
          <w:sz w:val="24"/>
          <w:szCs w:val="24"/>
        </w:rPr>
        <w:t xml:space="preserve"> [BI_Serie]</w:t>
      </w:r>
      <w:r w:rsidRPr="00B41BFD">
        <w:rPr>
          <w:rFonts w:ascii="Times New Roman" w:hAnsi="Times New Roman"/>
          <w:sz w:val="24"/>
          <w:szCs w:val="24"/>
        </w:rPr>
        <w:t xml:space="preserve">, nr. </w:t>
      </w:r>
      <w:r w:rsidRPr="00B41BFD">
        <w:rPr>
          <w:rFonts w:ascii="Times New Roman" w:hAnsi="Times New Roman"/>
          <w:b/>
          <w:bCs/>
          <w:sz w:val="24"/>
          <w:szCs w:val="24"/>
        </w:rPr>
        <w:t>[BI_Numar]</w:t>
      </w:r>
      <w:r w:rsidRPr="00B41BFD">
        <w:rPr>
          <w:rFonts w:ascii="Times New Roman" w:hAnsi="Times New Roman"/>
          <w:sz w:val="24"/>
          <w:szCs w:val="24"/>
        </w:rPr>
        <w:t xml:space="preserve">, eliberat de </w:t>
      </w:r>
      <w:r w:rsidRPr="00B41BFD">
        <w:rPr>
          <w:rFonts w:ascii="Times New Roman" w:hAnsi="Times New Roman"/>
          <w:b/>
          <w:bCs/>
          <w:sz w:val="24"/>
          <w:szCs w:val="24"/>
        </w:rPr>
        <w:t>[BI_Eliberat] - [BI_Data</w:t>
      </w:r>
      <w:r w:rsidR="00F72AA2">
        <w:rPr>
          <w:rFonts w:ascii="Times New Roman" w:hAnsi="Times New Roman"/>
          <w:b/>
          <w:bCs/>
          <w:sz w:val="24"/>
          <w:szCs w:val="24"/>
        </w:rPr>
        <w:t>Eliberat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titular al dreptului de proprietate conform actelor de proprietate de mai jos, in calitate de </w:t>
      </w:r>
      <w:r w:rsidRPr="00B41BFD">
        <w:rPr>
          <w:rFonts w:ascii="Times New Roman" w:hAnsi="Times New Roman"/>
          <w:b/>
          <w:noProof/>
          <w:sz w:val="24"/>
          <w:szCs w:val="24"/>
          <w:lang w:val="ro-RO"/>
        </w:rPr>
        <w:t>ARENDATOR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51D2E464" w14:textId="77777777" w:rsidR="005138AD" w:rsidRPr="00B41BFD" w:rsidRDefault="005138AD" w:rsidP="00B41BF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2290BE8D" w14:textId="77777777" w:rsidR="005138AD" w:rsidRPr="00B41BFD" w:rsidRDefault="005138AD" w:rsidP="00B41BF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Partile de comun acord, au convenit urmatoarele:</w:t>
      </w:r>
    </w:p>
    <w:p w14:paraId="25EAE21E" w14:textId="77777777" w:rsidR="005138AD" w:rsidRPr="00B41BFD" w:rsidRDefault="005138AD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00CC9CB5" w14:textId="6783A70B" w:rsidR="00DC65B3" w:rsidRPr="00B41BFD" w:rsidRDefault="00DC65B3" w:rsidP="00B41BFD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 w:rsidRPr="00B41BFD">
        <w:rPr>
          <w:rFonts w:ascii="Times New Roman" w:hAnsi="Times New Roman"/>
          <w:noProof/>
          <w:sz w:val="24"/>
          <w:szCs w:val="24"/>
        </w:rPr>
        <w:t>Art. 1. Se prelungeste perioada de incheire a contractului de arendare mentionat mai sus</w:t>
      </w:r>
      <w:r w:rsidR="0093034B" w:rsidRPr="00B41BFD">
        <w:rPr>
          <w:rFonts w:ascii="Times New Roman" w:hAnsi="Times New Roman"/>
          <w:noProof/>
          <w:sz w:val="24"/>
          <w:szCs w:val="24"/>
        </w:rPr>
        <w:t xml:space="preserve"> </w:t>
      </w:r>
      <w:r w:rsidRPr="00B41BFD">
        <w:rPr>
          <w:rFonts w:ascii="Times New Roman" w:hAnsi="Times New Roman"/>
          <w:noProof/>
          <w:sz w:val="24"/>
          <w:szCs w:val="24"/>
        </w:rPr>
        <w:t xml:space="preserve">pana la data de </w:t>
      </w:r>
      <w:r w:rsidRPr="00B41BFD">
        <w:rPr>
          <w:rFonts w:ascii="Times New Roman" w:hAnsi="Times New Roman"/>
          <w:b/>
          <w:bCs/>
          <w:noProof/>
          <w:sz w:val="24"/>
          <w:szCs w:val="24"/>
        </w:rPr>
        <w:t>31.12.2030</w:t>
      </w:r>
    </w:p>
    <w:p w14:paraId="44A46FF2" w14:textId="77777777" w:rsidR="00DC65B3" w:rsidRPr="00B41BFD" w:rsidRDefault="00DC65B3" w:rsidP="00B41BFD">
      <w:pPr>
        <w:pStyle w:val="NoSpacing"/>
        <w:ind w:left="720" w:right="-993"/>
        <w:jc w:val="both"/>
        <w:rPr>
          <w:rFonts w:ascii="Times New Roman" w:hAnsi="Times New Roman"/>
          <w:noProof/>
          <w:sz w:val="24"/>
          <w:szCs w:val="24"/>
        </w:rPr>
      </w:pPr>
    </w:p>
    <w:p w14:paraId="7367667C" w14:textId="77777777" w:rsidR="00DC65B3" w:rsidRPr="00B41BFD" w:rsidRDefault="00DC65B3" w:rsidP="00B41BFD">
      <w:pPr>
        <w:pStyle w:val="NoSpacing"/>
        <w:ind w:left="720" w:right="-993"/>
        <w:jc w:val="both"/>
        <w:rPr>
          <w:rFonts w:ascii="Times New Roman" w:hAnsi="Times New Roman"/>
          <w:noProof/>
          <w:sz w:val="24"/>
          <w:szCs w:val="24"/>
        </w:rPr>
      </w:pPr>
      <w:r w:rsidRPr="00B41BFD">
        <w:rPr>
          <w:rFonts w:ascii="Times New Roman" w:hAnsi="Times New Roman"/>
          <w:noProof/>
          <w:sz w:val="24"/>
          <w:szCs w:val="24"/>
        </w:rPr>
        <w:t>Art. 2. Celelalte prevederi ale contractului raman neschimbate.</w:t>
      </w:r>
    </w:p>
    <w:p w14:paraId="60D3AAF7" w14:textId="77777777" w:rsidR="00DC65B3" w:rsidRPr="00B41BFD" w:rsidRDefault="00DC65B3" w:rsidP="00B41BFD">
      <w:pPr>
        <w:pStyle w:val="NoSpacing"/>
        <w:ind w:left="720" w:right="-993"/>
        <w:jc w:val="both"/>
        <w:rPr>
          <w:rFonts w:ascii="Times New Roman" w:hAnsi="Times New Roman"/>
          <w:noProof/>
          <w:sz w:val="24"/>
          <w:szCs w:val="24"/>
        </w:rPr>
      </w:pPr>
    </w:p>
    <w:p w14:paraId="712C2E33" w14:textId="77777777" w:rsidR="00CD2B83" w:rsidRPr="00B41BFD" w:rsidRDefault="00193428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ncheiat ast</w:t>
      </w:r>
      <w:r w:rsidR="00D8646D" w:rsidRPr="00B41BFD">
        <w:rPr>
          <w:rFonts w:ascii="Times New Roman" w:hAnsi="Times New Roman"/>
          <w:noProof/>
          <w:sz w:val="24"/>
          <w:szCs w:val="24"/>
          <w:lang w:val="ro-RO"/>
        </w:rPr>
        <w:t>a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zi</w:t>
      </w:r>
      <w:r w:rsidR="00D8646D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_________________ 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n trei exemplare originale.</w:t>
      </w:r>
    </w:p>
    <w:p w14:paraId="46F55E8D" w14:textId="77777777" w:rsidR="002067E6" w:rsidRPr="00B41BFD" w:rsidRDefault="002067E6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193428" w:rsidRPr="00B41BFD" w14:paraId="4EF999D4" w14:textId="77777777" w:rsidTr="00DC65B3">
        <w:tc>
          <w:tcPr>
            <w:tcW w:w="5670" w:type="dxa"/>
            <w:shd w:val="clear" w:color="auto" w:fill="auto"/>
          </w:tcPr>
          <w:p w14:paraId="5BA82697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ARENDATOR,</w:t>
            </w:r>
          </w:p>
          <w:p w14:paraId="5CDD56A1" w14:textId="77777777" w:rsidR="002067E6" w:rsidRPr="00B41BFD" w:rsidRDefault="00C63262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 w:rsidR="00227848"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NumeArendator</w:t>
            </w: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]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32514E48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434FA4B" w14:textId="77777777" w:rsidR="00227848" w:rsidRPr="00B41BFD" w:rsidRDefault="00227848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______________________________________</w:t>
            </w:r>
          </w:p>
          <w:p w14:paraId="2F72FCCB" w14:textId="77777777" w:rsidR="00D8646D" w:rsidRPr="00B41BFD" w:rsidRDefault="00227848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 </w:t>
            </w:r>
            <w:r w:rsidR="00D8646D"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(semnatura)</w:t>
            </w:r>
          </w:p>
        </w:tc>
        <w:tc>
          <w:tcPr>
            <w:tcW w:w="3968" w:type="dxa"/>
            <w:shd w:val="clear" w:color="auto" w:fill="auto"/>
          </w:tcPr>
          <w:p w14:paraId="6958C0CD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ARENDA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S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0CE95623" w14:textId="75B05360" w:rsidR="00D8646D" w:rsidRPr="00B41BFD" w:rsidRDefault="00880A74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NumeFirma</w:t>
            </w: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]</w:t>
            </w:r>
          </w:p>
          <w:p w14:paraId="6E9A3223" w14:textId="466D09F1" w:rsidR="002067E6" w:rsidRPr="00CB7B58" w:rsidRDefault="00880A74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CB7B58">
              <w:rPr>
                <w:rFonts w:ascii="Times New Roman" w:hAnsi="Times New Roman"/>
                <w:sz w:val="24"/>
                <w:szCs w:val="24"/>
              </w:rPr>
              <w:t>[FunctieAdministrator]</w:t>
            </w:r>
            <w:r w:rsidR="00D8646D" w:rsidRPr="00CB7B58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1F2E5182" w14:textId="483A5874" w:rsidR="00D8646D" w:rsidRPr="00B41BFD" w:rsidRDefault="008370FB" w:rsidP="00880A74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8370FB">
              <w:rPr>
                <w:rFonts w:ascii="Times New Roman" w:hAnsi="Times New Roman"/>
                <w:sz w:val="24"/>
                <w:szCs w:val="24"/>
              </w:rPr>
              <w:t>ng.</w:t>
            </w:r>
            <w:r w:rsidR="00880A74"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 w:rsidR="00880A74">
              <w:rPr>
                <w:rFonts w:ascii="Times New Roman" w:hAnsi="Times New Roman"/>
                <w:b/>
                <w:bCs/>
                <w:sz w:val="24"/>
                <w:szCs w:val="24"/>
              </w:rPr>
              <w:t>Administrator]</w:t>
            </w:r>
          </w:p>
        </w:tc>
      </w:tr>
      <w:tr w:rsidR="00D8646D" w:rsidRPr="00B41BFD" w14:paraId="789895C7" w14:textId="77777777" w:rsidTr="00DC65B3">
        <w:tc>
          <w:tcPr>
            <w:tcW w:w="5670" w:type="dxa"/>
            <w:shd w:val="clear" w:color="auto" w:fill="auto"/>
          </w:tcPr>
          <w:p w14:paraId="588F3D4B" w14:textId="77777777" w:rsidR="002067E6" w:rsidRPr="00B41BFD" w:rsidRDefault="002067E6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0A2F59F0" w14:textId="77777777" w:rsidR="002067E6" w:rsidRPr="00B41BFD" w:rsidRDefault="002067E6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128CD06E" w14:textId="77777777" w:rsidR="002067E6" w:rsidRPr="00B41BFD" w:rsidRDefault="002067E6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3F24C1FC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Unitatea administrativ teritorial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a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 ____________</w:t>
            </w:r>
          </w:p>
          <w:p w14:paraId="0032B8F7" w14:textId="77777777" w:rsidR="002067E6" w:rsidRPr="00B41BFD" w:rsidRDefault="002067E6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34EE9C18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Jude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t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ul C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a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l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a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ra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s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i</w:t>
            </w:r>
          </w:p>
          <w:p w14:paraId="40E71FAF" w14:textId="77777777" w:rsidR="002067E6" w:rsidRPr="00B41BFD" w:rsidRDefault="002067E6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DB75210" w14:textId="753B5C08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Nr. </w:t>
            </w:r>
            <w:r w:rsidR="00193428"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i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nregistrare___________/_____/_____/20</w:t>
            </w:r>
            <w:r w:rsidR="00BD729A"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____</w:t>
            </w:r>
          </w:p>
          <w:p w14:paraId="7CD439AD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4B5AA70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SECRETAR,</w:t>
            </w:r>
          </w:p>
        </w:tc>
        <w:tc>
          <w:tcPr>
            <w:tcW w:w="3968" w:type="dxa"/>
            <w:shd w:val="clear" w:color="auto" w:fill="auto"/>
          </w:tcPr>
          <w:p w14:paraId="78588FFB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</w:tbl>
    <w:p w14:paraId="54B25272" w14:textId="3467599D" w:rsidR="004033BE" w:rsidRPr="00B41BFD" w:rsidRDefault="00CD2B83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  <w:t xml:space="preserve">       </w:t>
      </w:r>
    </w:p>
    <w:sectPr w:rsidR="004033BE" w:rsidRPr="00B41BFD" w:rsidSect="00DC65B3">
      <w:pgSz w:w="11906" w:h="16838" w:code="9"/>
      <w:pgMar w:top="1134" w:right="1134" w:bottom="1134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B7D5C"/>
    <w:multiLevelType w:val="hybridMultilevel"/>
    <w:tmpl w:val="A1C825DA"/>
    <w:lvl w:ilvl="0" w:tplc="9C9C834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color w:val="950095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52944"/>
    <w:rsid w:val="000E3C00"/>
    <w:rsid w:val="0010304E"/>
    <w:rsid w:val="00144485"/>
    <w:rsid w:val="00193428"/>
    <w:rsid w:val="002067E6"/>
    <w:rsid w:val="00227848"/>
    <w:rsid w:val="00235CF6"/>
    <w:rsid w:val="0024373B"/>
    <w:rsid w:val="002F5996"/>
    <w:rsid w:val="00310C15"/>
    <w:rsid w:val="003428B2"/>
    <w:rsid w:val="003A5920"/>
    <w:rsid w:val="003E67FA"/>
    <w:rsid w:val="004033BE"/>
    <w:rsid w:val="0040467D"/>
    <w:rsid w:val="00445640"/>
    <w:rsid w:val="00457BC9"/>
    <w:rsid w:val="004C7E7F"/>
    <w:rsid w:val="005138AD"/>
    <w:rsid w:val="005F4A14"/>
    <w:rsid w:val="00615B2D"/>
    <w:rsid w:val="00633E37"/>
    <w:rsid w:val="00655719"/>
    <w:rsid w:val="006A7BCC"/>
    <w:rsid w:val="0073414A"/>
    <w:rsid w:val="00744B93"/>
    <w:rsid w:val="00750327"/>
    <w:rsid w:val="00760EAE"/>
    <w:rsid w:val="0079157B"/>
    <w:rsid w:val="00797381"/>
    <w:rsid w:val="008370FB"/>
    <w:rsid w:val="00880A74"/>
    <w:rsid w:val="0093034B"/>
    <w:rsid w:val="00972019"/>
    <w:rsid w:val="00983450"/>
    <w:rsid w:val="00B03DF2"/>
    <w:rsid w:val="00B16A30"/>
    <w:rsid w:val="00B26C11"/>
    <w:rsid w:val="00B314F2"/>
    <w:rsid w:val="00B41BFD"/>
    <w:rsid w:val="00B47008"/>
    <w:rsid w:val="00B70BDE"/>
    <w:rsid w:val="00B87542"/>
    <w:rsid w:val="00B935AB"/>
    <w:rsid w:val="00B96427"/>
    <w:rsid w:val="00BC1986"/>
    <w:rsid w:val="00BD729A"/>
    <w:rsid w:val="00C63262"/>
    <w:rsid w:val="00CB44A3"/>
    <w:rsid w:val="00CB7B58"/>
    <w:rsid w:val="00CD2B83"/>
    <w:rsid w:val="00CD71DB"/>
    <w:rsid w:val="00D8646D"/>
    <w:rsid w:val="00DA422B"/>
    <w:rsid w:val="00DC65B3"/>
    <w:rsid w:val="00E2365C"/>
    <w:rsid w:val="00E32E4C"/>
    <w:rsid w:val="00E71F9B"/>
    <w:rsid w:val="00F54618"/>
    <w:rsid w:val="00F70149"/>
    <w:rsid w:val="00F72AA2"/>
    <w:rsid w:val="00F8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E3DE4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tabel1">
    <w:name w:val="tabel1"/>
    <w:rsid w:val="00457BC9"/>
    <w:rPr>
      <w:rFonts w:ascii="Courier New" w:hAnsi="Courier New" w:cs="Courier New" w:hint="default"/>
      <w:color w:val="000000"/>
      <w:sz w:val="20"/>
      <w:szCs w:val="20"/>
      <w:shd w:val="clear" w:color="auto" w:fill="auto"/>
    </w:rPr>
  </w:style>
  <w:style w:type="paragraph" w:styleId="HTMLPreformatted">
    <w:name w:val="HTML Preformatted"/>
    <w:basedOn w:val="Normal"/>
    <w:link w:val="HTMLPreformattedChar"/>
    <w:rsid w:val="00457B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57BC9"/>
    <w:rPr>
      <w:rFonts w:ascii="Courier New" w:eastAsia="Times New Roman" w:hAnsi="Courier New" w:cs="Courier New"/>
    </w:rPr>
  </w:style>
  <w:style w:type="character" w:customStyle="1" w:styleId="NoSpacingChar">
    <w:name w:val="No Spacing Char"/>
    <w:link w:val="NoSpacing"/>
    <w:uiPriority w:val="1"/>
    <w:rsid w:val="00457BC9"/>
    <w:rPr>
      <w:sz w:val="22"/>
      <w:szCs w:val="22"/>
      <w:lang w:val="ro-RO"/>
    </w:rPr>
  </w:style>
  <w:style w:type="character" w:customStyle="1" w:styleId="paragraf1">
    <w:name w:val="paragraf1"/>
    <w:rsid w:val="00457BC9"/>
    <w:rPr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ontracte%20arenda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24F5B-F265-4004-87E9-83AEA48B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Vilciu Constantin</cp:lastModifiedBy>
  <cp:revision>12</cp:revision>
  <cp:lastPrinted>2020-03-11T12:53:00Z</cp:lastPrinted>
  <dcterms:created xsi:type="dcterms:W3CDTF">2020-07-14T09:17:00Z</dcterms:created>
  <dcterms:modified xsi:type="dcterms:W3CDTF">2020-07-14T12:03:00Z</dcterms:modified>
</cp:coreProperties>
</file>