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89D2F" w14:textId="77777777" w:rsidR="00392086" w:rsidRPr="007C4BC9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b/>
          <w:bCs/>
          <w:sz w:val="24"/>
          <w:szCs w:val="24"/>
        </w:rPr>
        <w:t>[NumeFirma]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4512DEA1" w14:textId="77777777" w:rsidR="00392086" w:rsidRPr="007C4BC9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b/>
          <w:bCs/>
          <w:sz w:val="24"/>
          <w:szCs w:val="24"/>
        </w:rPr>
        <w:t>[RegCom]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7FF3960F" w14:textId="77777777" w:rsidR="00392086" w:rsidRPr="007C4BC9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b/>
          <w:bCs/>
          <w:sz w:val="24"/>
          <w:szCs w:val="24"/>
        </w:rPr>
        <w:t>[CIF]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3ED0B9E8" w14:textId="77777777" w:rsidR="00392086" w:rsidRPr="007C4BC9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b/>
          <w:bCs/>
          <w:sz w:val="24"/>
          <w:szCs w:val="24"/>
        </w:rPr>
        <w:t>[Adresa]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6878C7E1" w14:textId="77777777" w:rsidR="00392086" w:rsidRPr="007C4BC9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7C98F154" w14:textId="77777777" w:rsidR="00392086" w:rsidRPr="007C4BC9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Nr. Inreg. __________ din ___/___/______</w:t>
      </w:r>
    </w:p>
    <w:p w14:paraId="126F279E" w14:textId="77777777" w:rsidR="00392086" w:rsidRPr="007C4BC9" w:rsidRDefault="00392086" w:rsidP="00392086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ro-RO"/>
        </w:rPr>
      </w:pPr>
    </w:p>
    <w:p w14:paraId="09133D49" w14:textId="77777777" w:rsidR="007C4BC9" w:rsidRDefault="007C4BC9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</w:p>
    <w:p w14:paraId="09DA0261" w14:textId="606B2264" w:rsidR="00AF3C59" w:rsidRPr="007C4BC9" w:rsidRDefault="00392086" w:rsidP="00392086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7C4BC9">
        <w:rPr>
          <w:rFonts w:ascii="Times New Roman" w:hAnsi="Times New Roman"/>
          <w:b/>
          <w:noProof/>
          <w:sz w:val="24"/>
          <w:szCs w:val="24"/>
        </w:rPr>
        <w:t xml:space="preserve">CONTRACTUL DE </w:t>
      </w:r>
      <w:r w:rsidRPr="007C4BC9">
        <w:rPr>
          <w:rFonts w:ascii="Times New Roman" w:hAnsi="Times New Roman"/>
          <w:b/>
          <w:noProof/>
          <w:sz w:val="28"/>
          <w:szCs w:val="28"/>
        </w:rPr>
        <w:t>ARENDARE</w:t>
      </w:r>
    </w:p>
    <w:p w14:paraId="4551710F" w14:textId="6CC4EDF3" w:rsidR="007C4BC9" w:rsidRPr="00DD334A" w:rsidRDefault="00392086" w:rsidP="00DD334A">
      <w:pPr>
        <w:pStyle w:val="NoSpacing"/>
        <w:ind w:right="-993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7C4BC9">
        <w:rPr>
          <w:rFonts w:ascii="Times New Roman" w:hAnsi="Times New Roman"/>
          <w:b/>
          <w:noProof/>
          <w:sz w:val="24"/>
          <w:szCs w:val="24"/>
        </w:rPr>
        <w:t xml:space="preserve">NR. </w:t>
      </w:r>
      <w:r w:rsidRPr="007C4BC9">
        <w:rPr>
          <w:rFonts w:ascii="Times New Roman" w:hAnsi="Times New Roman"/>
          <w:b/>
          <w:bCs/>
          <w:sz w:val="24"/>
          <w:szCs w:val="24"/>
        </w:rPr>
        <w:t>[NrContract]</w:t>
      </w:r>
      <w:r w:rsidR="005A70D0" w:rsidRPr="007C4BC9">
        <w:rPr>
          <w:rFonts w:ascii="Times New Roman" w:hAnsi="Times New Roman"/>
          <w:b/>
          <w:bCs/>
          <w:sz w:val="24"/>
          <w:szCs w:val="24"/>
        </w:rPr>
        <w:t xml:space="preserve"> din </w:t>
      </w:r>
      <w:r w:rsidR="005A70D0" w:rsidRPr="007C4BC9">
        <w:rPr>
          <w:rFonts w:ascii="Times New Roman" w:hAnsi="Times New Roman"/>
          <w:b/>
          <w:noProof/>
          <w:sz w:val="24"/>
          <w:szCs w:val="24"/>
        </w:rPr>
        <w:t>[DataContract]</w:t>
      </w:r>
    </w:p>
    <w:p w14:paraId="30AF62A1" w14:textId="77777777" w:rsidR="00392086" w:rsidRPr="007C4BC9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Incheiat intre:</w:t>
      </w:r>
    </w:p>
    <w:p w14:paraId="53678F4F" w14:textId="77777777" w:rsidR="00392086" w:rsidRPr="007C3CDF" w:rsidRDefault="00392086" w:rsidP="0039208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46F1A05B" w14:textId="77777777" w:rsidR="00392086" w:rsidRPr="007C4BC9" w:rsidRDefault="00392086" w:rsidP="0039208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Societatea comerciala </w:t>
      </w:r>
      <w:r w:rsidRPr="007C4BC9">
        <w:rPr>
          <w:rFonts w:ascii="Times New Roman" w:hAnsi="Times New Roman"/>
          <w:b/>
          <w:bCs/>
          <w:sz w:val="24"/>
          <w:szCs w:val="24"/>
        </w:rPr>
        <w:t>[NumeFirma]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cu sediul  in </w:t>
      </w:r>
      <w:r w:rsidRPr="007C4BC9">
        <w:rPr>
          <w:rFonts w:ascii="Times New Roman" w:hAnsi="Times New Roman"/>
          <w:b/>
          <w:bCs/>
          <w:sz w:val="24"/>
          <w:szCs w:val="24"/>
        </w:rPr>
        <w:t>[Adresa]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cod unic de inregistrare </w:t>
      </w:r>
      <w:r w:rsidRPr="007C4BC9">
        <w:rPr>
          <w:rFonts w:ascii="Times New Roman" w:hAnsi="Times New Roman"/>
          <w:b/>
          <w:bCs/>
          <w:sz w:val="24"/>
          <w:szCs w:val="24"/>
        </w:rPr>
        <w:t>[CIF]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inregistrata la Registrul Comertului sub numarul </w:t>
      </w:r>
      <w:r w:rsidRPr="007C4BC9">
        <w:rPr>
          <w:rFonts w:ascii="Times New Roman" w:hAnsi="Times New Roman"/>
          <w:b/>
          <w:bCs/>
          <w:sz w:val="24"/>
          <w:szCs w:val="24"/>
        </w:rPr>
        <w:t>[RegCom]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reprezentata legal de </w:t>
      </w:r>
      <w:r w:rsidRPr="007C4BC9">
        <w:rPr>
          <w:rFonts w:ascii="Times New Roman" w:hAnsi="Times New Roman"/>
          <w:b/>
          <w:bCs/>
          <w:sz w:val="24"/>
          <w:szCs w:val="24"/>
        </w:rPr>
        <w:t>[Administrator]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in calitate de </w:t>
      </w:r>
      <w:r w:rsidRPr="007C4BC9">
        <w:rPr>
          <w:rFonts w:ascii="Times New Roman" w:hAnsi="Times New Roman"/>
          <w:b/>
          <w:noProof/>
          <w:sz w:val="24"/>
          <w:szCs w:val="24"/>
          <w:lang w:val="ro-RO"/>
        </w:rPr>
        <w:t>ARENDAS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1879A7A4" w14:textId="77777777" w:rsidR="00D8646D" w:rsidRPr="007C3CDF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0E20ECAA" w14:textId="77777777" w:rsidR="00CD2B83" w:rsidRPr="007C4BC9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</w:p>
    <w:p w14:paraId="2023DE12" w14:textId="77777777" w:rsidR="00D8646D" w:rsidRPr="007C3CDF" w:rsidRDefault="00D8646D" w:rsidP="002067E6">
      <w:pPr>
        <w:spacing w:after="0" w:line="240" w:lineRule="auto"/>
        <w:jc w:val="both"/>
        <w:rPr>
          <w:rFonts w:ascii="Times New Roman" w:hAnsi="Times New Roman"/>
          <w:noProof/>
          <w:sz w:val="16"/>
          <w:szCs w:val="16"/>
          <w:lang w:val="ro-RO"/>
        </w:rPr>
      </w:pPr>
    </w:p>
    <w:p w14:paraId="1B0B27BE" w14:textId="703CFC23" w:rsidR="00CD2B83" w:rsidRPr="007C4BC9" w:rsidRDefault="00E71F9B" w:rsidP="00D41B35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bCs/>
          <w:sz w:val="24"/>
          <w:szCs w:val="24"/>
        </w:rPr>
        <w:t>D</w:t>
      </w:r>
      <w:r w:rsidR="00227848" w:rsidRPr="007C4BC9">
        <w:rPr>
          <w:rFonts w:ascii="Times New Roman" w:hAnsi="Times New Roman"/>
          <w:bCs/>
          <w:sz w:val="24"/>
          <w:szCs w:val="24"/>
        </w:rPr>
        <w:t>l/Dna</w:t>
      </w:r>
      <w:r w:rsidRPr="007C4BC9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0" w:name="OLE_LINK4"/>
      <w:bookmarkStart w:id="1" w:name="OLE_LINK5"/>
      <w:r w:rsidRPr="007C4BC9">
        <w:rPr>
          <w:rFonts w:ascii="Times New Roman" w:hAnsi="Times New Roman"/>
          <w:b/>
          <w:bCs/>
          <w:sz w:val="24"/>
          <w:szCs w:val="24"/>
        </w:rPr>
        <w:t>[</w:t>
      </w:r>
      <w:r w:rsidR="00227848" w:rsidRPr="007C4BC9">
        <w:rPr>
          <w:rFonts w:ascii="Times New Roman" w:hAnsi="Times New Roman"/>
          <w:b/>
          <w:bCs/>
          <w:sz w:val="24"/>
          <w:szCs w:val="24"/>
        </w:rPr>
        <w:t>NumeArendator</w:t>
      </w:r>
      <w:r w:rsidRPr="007C4BC9">
        <w:rPr>
          <w:rFonts w:ascii="Times New Roman" w:hAnsi="Times New Roman"/>
          <w:b/>
          <w:bCs/>
          <w:sz w:val="24"/>
          <w:szCs w:val="24"/>
        </w:rPr>
        <w:t>]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,</w:t>
      </w:r>
      <w:bookmarkEnd w:id="0"/>
      <w:bookmarkEnd w:id="1"/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domiciliat/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n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</w:t>
      </w:r>
      <w:r w:rsidRPr="007C4BC9">
        <w:rPr>
          <w:rFonts w:ascii="Times New Roman" w:hAnsi="Times New Roman"/>
          <w:b/>
          <w:bCs/>
          <w:sz w:val="24"/>
          <w:szCs w:val="24"/>
        </w:rPr>
        <w:t>[</w:t>
      </w:r>
      <w:r w:rsidR="00FA026D" w:rsidRPr="007C4BC9">
        <w:rPr>
          <w:rFonts w:ascii="Times New Roman" w:hAnsi="Times New Roman"/>
          <w:b/>
          <w:bCs/>
          <w:sz w:val="24"/>
          <w:szCs w:val="24"/>
        </w:rPr>
        <w:t>Domiciliu</w:t>
      </w:r>
      <w:r w:rsidRPr="007C4BC9">
        <w:rPr>
          <w:rFonts w:ascii="Times New Roman" w:hAnsi="Times New Roman"/>
          <w:b/>
          <w:bCs/>
          <w:sz w:val="24"/>
          <w:szCs w:val="24"/>
        </w:rPr>
        <w:t>]</w:t>
      </w:r>
      <w:r w:rsidRPr="007C4BC9">
        <w:rPr>
          <w:rFonts w:ascii="Times New Roman" w:hAnsi="Times New Roman"/>
          <w:sz w:val="24"/>
          <w:szCs w:val="24"/>
        </w:rPr>
        <w:t>,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CNP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b/>
          <w:bCs/>
          <w:sz w:val="24"/>
          <w:szCs w:val="24"/>
        </w:rPr>
        <w:t>[</w:t>
      </w:r>
      <w:r w:rsidR="00227848" w:rsidRPr="007C4BC9">
        <w:rPr>
          <w:rFonts w:ascii="Times New Roman" w:hAnsi="Times New Roman"/>
          <w:b/>
          <w:bCs/>
          <w:sz w:val="24"/>
          <w:szCs w:val="24"/>
        </w:rPr>
        <w:t>CNP</w:t>
      </w:r>
      <w:r w:rsidRPr="007C4BC9">
        <w:rPr>
          <w:rFonts w:ascii="Times New Roman" w:hAnsi="Times New Roman"/>
          <w:b/>
          <w:bCs/>
          <w:sz w:val="24"/>
          <w:szCs w:val="24"/>
        </w:rPr>
        <w:t>]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="00025165" w:rsidRPr="007C4BC9">
        <w:rPr>
          <w:rFonts w:ascii="Times New Roman" w:hAnsi="Times New Roman"/>
          <w:sz w:val="24"/>
          <w:szCs w:val="24"/>
        </w:rPr>
        <w:t>posesorul buletinului (c</w:t>
      </w:r>
      <w:r w:rsidR="00025165" w:rsidRPr="007C4BC9">
        <w:rPr>
          <w:rFonts w:ascii="Times New Roman" w:hAnsi="Times New Roman"/>
          <w:sz w:val="24"/>
          <w:szCs w:val="24"/>
          <w:lang w:val="ro-RO"/>
        </w:rPr>
        <w:t>ă</w:t>
      </w:r>
      <w:r w:rsidR="00025165" w:rsidRPr="007C4BC9">
        <w:rPr>
          <w:rFonts w:ascii="Times New Roman" w:hAnsi="Times New Roman"/>
          <w:sz w:val="24"/>
          <w:szCs w:val="24"/>
        </w:rPr>
        <w:t>rţii) de identitate seria</w:t>
      </w:r>
      <w:r w:rsidR="00025165" w:rsidRPr="007C4BC9">
        <w:rPr>
          <w:rFonts w:ascii="Times New Roman" w:hAnsi="Times New Roman"/>
          <w:b/>
          <w:bCs/>
          <w:sz w:val="24"/>
          <w:szCs w:val="24"/>
        </w:rPr>
        <w:t xml:space="preserve"> [</w:t>
      </w:r>
      <w:r w:rsidR="00DA422B" w:rsidRPr="007C4BC9">
        <w:rPr>
          <w:rFonts w:ascii="Times New Roman" w:hAnsi="Times New Roman"/>
          <w:b/>
          <w:bCs/>
          <w:sz w:val="24"/>
          <w:szCs w:val="24"/>
        </w:rPr>
        <w:t>BI_Serie</w:t>
      </w:r>
      <w:r w:rsidR="00025165" w:rsidRPr="007C4BC9">
        <w:rPr>
          <w:rFonts w:ascii="Times New Roman" w:hAnsi="Times New Roman"/>
          <w:b/>
          <w:bCs/>
          <w:sz w:val="24"/>
          <w:szCs w:val="24"/>
        </w:rPr>
        <w:t>]</w:t>
      </w:r>
      <w:r w:rsidR="00025165" w:rsidRPr="007C4BC9">
        <w:rPr>
          <w:rFonts w:ascii="Times New Roman" w:hAnsi="Times New Roman"/>
          <w:sz w:val="24"/>
          <w:szCs w:val="24"/>
        </w:rPr>
        <w:t xml:space="preserve">, nr. </w:t>
      </w:r>
      <w:r w:rsidR="00025165" w:rsidRPr="007C4BC9">
        <w:rPr>
          <w:rFonts w:ascii="Times New Roman" w:hAnsi="Times New Roman"/>
          <w:b/>
          <w:bCs/>
          <w:sz w:val="24"/>
          <w:szCs w:val="24"/>
        </w:rPr>
        <w:t>[</w:t>
      </w:r>
      <w:r w:rsidR="00DA422B" w:rsidRPr="007C4BC9">
        <w:rPr>
          <w:rFonts w:ascii="Times New Roman" w:hAnsi="Times New Roman"/>
          <w:b/>
          <w:bCs/>
          <w:sz w:val="24"/>
          <w:szCs w:val="24"/>
        </w:rPr>
        <w:t>BI_Numar</w:t>
      </w:r>
      <w:r w:rsidR="00025165" w:rsidRPr="007C4BC9">
        <w:rPr>
          <w:rFonts w:ascii="Times New Roman" w:hAnsi="Times New Roman"/>
          <w:b/>
          <w:bCs/>
          <w:sz w:val="24"/>
          <w:szCs w:val="24"/>
        </w:rPr>
        <w:t>]</w:t>
      </w:r>
      <w:r w:rsidR="00025165" w:rsidRPr="007C4BC9">
        <w:rPr>
          <w:rFonts w:ascii="Times New Roman" w:hAnsi="Times New Roman"/>
          <w:sz w:val="24"/>
          <w:szCs w:val="24"/>
        </w:rPr>
        <w:t xml:space="preserve">, eliberat de </w:t>
      </w:r>
      <w:r w:rsidR="00025165" w:rsidRPr="007C4BC9">
        <w:rPr>
          <w:rFonts w:ascii="Times New Roman" w:hAnsi="Times New Roman"/>
          <w:b/>
          <w:bCs/>
          <w:sz w:val="24"/>
          <w:szCs w:val="24"/>
        </w:rPr>
        <w:t>[</w:t>
      </w:r>
      <w:r w:rsidR="00DA422B" w:rsidRPr="007C4BC9">
        <w:rPr>
          <w:rFonts w:ascii="Times New Roman" w:hAnsi="Times New Roman"/>
          <w:b/>
          <w:bCs/>
          <w:sz w:val="24"/>
          <w:szCs w:val="24"/>
        </w:rPr>
        <w:t>BI_Eliberat</w:t>
      </w:r>
      <w:r w:rsidR="00025165" w:rsidRPr="007C4BC9">
        <w:rPr>
          <w:rFonts w:ascii="Times New Roman" w:hAnsi="Times New Roman"/>
          <w:b/>
          <w:bCs/>
          <w:sz w:val="24"/>
          <w:szCs w:val="24"/>
        </w:rPr>
        <w:t>]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titular al dreptului de proprietate conform titlului de proprietate </w:t>
      </w:r>
      <w:r w:rsidR="00227848" w:rsidRPr="007C4BC9">
        <w:rPr>
          <w:rFonts w:ascii="Times New Roman" w:hAnsi="Times New Roman"/>
          <w:b/>
          <w:sz w:val="24"/>
          <w:szCs w:val="24"/>
          <w:lang w:val="it-IT"/>
        </w:rPr>
        <w:t>[Act</w:t>
      </w:r>
      <w:r w:rsidR="002F5996" w:rsidRPr="007C4BC9">
        <w:rPr>
          <w:rFonts w:ascii="Times New Roman" w:hAnsi="Times New Roman"/>
          <w:b/>
          <w:sz w:val="24"/>
          <w:szCs w:val="24"/>
          <w:lang w:val="it-IT"/>
        </w:rPr>
        <w:t>P</w:t>
      </w:r>
      <w:r w:rsidR="00B935AB" w:rsidRPr="007C4BC9">
        <w:rPr>
          <w:rFonts w:ascii="Times New Roman" w:hAnsi="Times New Roman"/>
          <w:b/>
          <w:sz w:val="24"/>
          <w:szCs w:val="24"/>
          <w:lang w:val="it-IT"/>
        </w:rPr>
        <w:t>roprietate</w:t>
      </w:r>
      <w:r w:rsidR="00227848" w:rsidRPr="007C4BC9">
        <w:rPr>
          <w:rFonts w:ascii="Times New Roman" w:hAnsi="Times New Roman"/>
          <w:b/>
          <w:sz w:val="24"/>
          <w:szCs w:val="24"/>
          <w:lang w:val="it-IT"/>
        </w:rPr>
        <w:t>],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sau dup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caz, conform hot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rii judec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tore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ti nr.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D8646D" w:rsidRPr="007C4BC9">
        <w:rPr>
          <w:rFonts w:ascii="Times New Roman" w:hAnsi="Times New Roman"/>
          <w:noProof/>
          <w:sz w:val="24"/>
          <w:szCs w:val="24"/>
          <w:lang w:val="ro-RO"/>
        </w:rPr>
        <w:t>____________________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sau a procesului verbal de punere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n posesie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D8646D" w:rsidRPr="007C4BC9">
        <w:rPr>
          <w:rFonts w:ascii="Times New Roman" w:hAnsi="Times New Roman"/>
          <w:noProof/>
          <w:sz w:val="24"/>
          <w:szCs w:val="24"/>
          <w:lang w:val="ro-RO"/>
        </w:rPr>
        <w:t>____________________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sau a actului de partaj nr.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D8646D" w:rsidRPr="007C4BC9">
        <w:rPr>
          <w:rFonts w:ascii="Times New Roman" w:hAnsi="Times New Roman"/>
          <w:noProof/>
          <w:sz w:val="24"/>
          <w:szCs w:val="24"/>
          <w:lang w:val="ro-RO"/>
        </w:rPr>
        <w:t>____________________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, sau a certificatului de mo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tenitor nr.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D8646D" w:rsidRPr="007C4BC9">
        <w:rPr>
          <w:rFonts w:ascii="Times New Roman" w:hAnsi="Times New Roman"/>
          <w:noProof/>
          <w:sz w:val="24"/>
          <w:szCs w:val="24"/>
          <w:lang w:val="ro-RO"/>
        </w:rPr>
        <w:t>____________________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calitate de </w:t>
      </w:r>
      <w:r w:rsidR="00CD2B83" w:rsidRPr="007C4BC9">
        <w:rPr>
          <w:rFonts w:ascii="Times New Roman" w:hAnsi="Times New Roman"/>
          <w:b/>
          <w:noProof/>
          <w:sz w:val="24"/>
          <w:szCs w:val="24"/>
          <w:lang w:val="ro-RO"/>
        </w:rPr>
        <w:t>ARENDATOR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16005747" w14:textId="77777777" w:rsidR="00193428" w:rsidRPr="007C4BC9" w:rsidRDefault="00193428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2620FB90" w14:textId="77777777" w:rsidR="00CD2B83" w:rsidRPr="007C4BC9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P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ile de comun acord, au convenit urm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toarele:</w:t>
      </w:r>
    </w:p>
    <w:p w14:paraId="5A5F82B3" w14:textId="77777777" w:rsidR="003E67FA" w:rsidRPr="007C4BC9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1D26007F" w14:textId="77777777" w:rsidR="00B96427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Art.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1. 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(1) Obiectul contractului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l reprezint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terenul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suprafa</w:t>
      </w:r>
      <w:r w:rsidR="00B96427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de</w:t>
      </w:r>
      <w:r w:rsidR="00615B2D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227848" w:rsidRPr="007C4BC9">
        <w:rPr>
          <w:rFonts w:ascii="Times New Roman" w:hAnsi="Times New Roman"/>
          <w:b/>
          <w:bCs/>
          <w:sz w:val="24"/>
          <w:szCs w:val="24"/>
        </w:rPr>
        <w:t>[SuprafataContract]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ha</w:t>
      </w:r>
      <w:r w:rsidR="00615B2D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situat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extravilanul localit</w:t>
      </w:r>
      <w:r w:rsidR="00B96427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ii </w:t>
      </w:r>
      <w:r w:rsidR="00615B2D" w:rsidRPr="007C4BC9">
        <w:rPr>
          <w:rFonts w:ascii="Times New Roman" w:hAnsi="Times New Roman"/>
          <w:b/>
          <w:bCs/>
          <w:sz w:val="24"/>
          <w:szCs w:val="24"/>
          <w:lang w:val="it-IT"/>
        </w:rPr>
        <w:t>[</w:t>
      </w:r>
      <w:r w:rsidR="00227848" w:rsidRPr="007C4BC9">
        <w:rPr>
          <w:rFonts w:ascii="Times New Roman" w:hAnsi="Times New Roman"/>
          <w:b/>
          <w:bCs/>
          <w:sz w:val="24"/>
          <w:szCs w:val="24"/>
          <w:lang w:val="it-IT"/>
        </w:rPr>
        <w:t>Localitate</w:t>
      </w:r>
      <w:r w:rsidR="00615B2D" w:rsidRPr="007C4BC9">
        <w:rPr>
          <w:rFonts w:ascii="Times New Roman" w:hAnsi="Times New Roman"/>
          <w:b/>
          <w:bCs/>
          <w:sz w:val="24"/>
          <w:szCs w:val="24"/>
          <w:lang w:val="it-IT"/>
        </w:rPr>
        <w:t xml:space="preserve">]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Jude</w:t>
      </w:r>
      <w:r w:rsidR="00B96427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ul </w:t>
      </w:r>
      <w:r w:rsidR="00615B2D" w:rsidRPr="007C4BC9">
        <w:rPr>
          <w:rFonts w:ascii="Times New Roman" w:hAnsi="Times New Roman"/>
          <w:b/>
          <w:bCs/>
          <w:sz w:val="24"/>
          <w:szCs w:val="24"/>
          <w:lang w:val="it-IT"/>
        </w:rPr>
        <w:t>[</w:t>
      </w:r>
      <w:r w:rsidR="00227848" w:rsidRPr="007C4BC9">
        <w:rPr>
          <w:rFonts w:ascii="Times New Roman" w:hAnsi="Times New Roman"/>
          <w:b/>
          <w:bCs/>
          <w:sz w:val="24"/>
          <w:szCs w:val="24"/>
          <w:lang w:val="it-IT"/>
        </w:rPr>
        <w:t>Judet</w:t>
      </w:r>
      <w:r w:rsidR="00615B2D" w:rsidRPr="007C4BC9">
        <w:rPr>
          <w:rFonts w:ascii="Times New Roman" w:hAnsi="Times New Roman"/>
          <w:b/>
          <w:bCs/>
          <w:sz w:val="24"/>
          <w:szCs w:val="24"/>
          <w:lang w:val="it-IT"/>
        </w:rPr>
        <w:t>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amplasat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>: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</w:p>
    <w:p w14:paraId="55EDB817" w14:textId="77777777" w:rsidR="00972019" w:rsidRPr="002067E6" w:rsidRDefault="00972019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1260"/>
        <w:gridCol w:w="1170"/>
        <w:gridCol w:w="1260"/>
        <w:gridCol w:w="3911"/>
      </w:tblGrid>
      <w:tr w:rsidR="00972019" w:rsidRPr="008729BD" w14:paraId="6EF544E5" w14:textId="77777777" w:rsidTr="00972019">
        <w:tc>
          <w:tcPr>
            <w:tcW w:w="2029" w:type="dxa"/>
          </w:tcPr>
          <w:p w14:paraId="1BBC2DCA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Act Proprietate</w:t>
            </w:r>
          </w:p>
        </w:tc>
        <w:tc>
          <w:tcPr>
            <w:tcW w:w="1260" w:type="dxa"/>
            <w:vAlign w:val="center"/>
          </w:tcPr>
          <w:p w14:paraId="1D355349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T</w:t>
            </w:r>
            <w:r>
              <w:rPr>
                <w:b/>
                <w:bCs/>
              </w:rPr>
              <w:t>arlaua</w:t>
            </w:r>
          </w:p>
        </w:tc>
        <w:tc>
          <w:tcPr>
            <w:tcW w:w="1170" w:type="dxa"/>
            <w:vAlign w:val="center"/>
          </w:tcPr>
          <w:p w14:paraId="21C8D424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P</w:t>
            </w:r>
            <w:r>
              <w:rPr>
                <w:b/>
                <w:bCs/>
              </w:rPr>
              <w:t>arcela</w:t>
            </w:r>
          </w:p>
        </w:tc>
        <w:tc>
          <w:tcPr>
            <w:tcW w:w="1260" w:type="dxa"/>
            <w:vAlign w:val="center"/>
          </w:tcPr>
          <w:p w14:paraId="307F1A88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S</w:t>
            </w:r>
            <w:r>
              <w:rPr>
                <w:b/>
                <w:bCs/>
              </w:rPr>
              <w:t>uprafata</w:t>
            </w:r>
          </w:p>
          <w:p w14:paraId="1729A8C1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 w:rsidRPr="008729BD">
              <w:rPr>
                <w:b/>
                <w:bCs/>
              </w:rPr>
              <w:t>(HA)</w:t>
            </w:r>
          </w:p>
        </w:tc>
        <w:tc>
          <w:tcPr>
            <w:tcW w:w="3911" w:type="dxa"/>
            <w:vAlign w:val="center"/>
          </w:tcPr>
          <w:p w14:paraId="343BA352" w14:textId="77777777" w:rsidR="00972019" w:rsidRPr="008729BD" w:rsidRDefault="00972019" w:rsidP="004172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Vecini</w:t>
            </w:r>
          </w:p>
        </w:tc>
      </w:tr>
      <w:tr w:rsidR="00972019" w14:paraId="2C1BD8F5" w14:textId="77777777" w:rsidTr="00972019">
        <w:tc>
          <w:tcPr>
            <w:tcW w:w="2029" w:type="dxa"/>
          </w:tcPr>
          <w:p w14:paraId="526109AA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[ActP1]</w:t>
            </w:r>
          </w:p>
        </w:tc>
        <w:tc>
          <w:tcPr>
            <w:tcW w:w="1260" w:type="dxa"/>
            <w:vAlign w:val="center"/>
          </w:tcPr>
          <w:p w14:paraId="6FBC9DFD" w14:textId="77777777" w:rsidR="00972019" w:rsidRDefault="00972019" w:rsidP="004172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[T1]</w:t>
            </w:r>
          </w:p>
        </w:tc>
        <w:tc>
          <w:tcPr>
            <w:tcW w:w="1170" w:type="dxa"/>
            <w:vAlign w:val="center"/>
          </w:tcPr>
          <w:p w14:paraId="3205EDF2" w14:textId="77777777" w:rsidR="00972019" w:rsidRDefault="00972019" w:rsidP="0041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[P1]</w:t>
            </w:r>
          </w:p>
        </w:tc>
        <w:tc>
          <w:tcPr>
            <w:tcW w:w="1260" w:type="dxa"/>
            <w:vAlign w:val="center"/>
          </w:tcPr>
          <w:p w14:paraId="28861A48" w14:textId="77777777" w:rsidR="00972019" w:rsidRDefault="00972019" w:rsidP="0041724B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[S1]</w:t>
            </w:r>
          </w:p>
        </w:tc>
        <w:tc>
          <w:tcPr>
            <w:tcW w:w="3911" w:type="dxa"/>
          </w:tcPr>
          <w:p w14:paraId="3BAB0CEE" w14:textId="77777777" w:rsidR="00972019" w:rsidRPr="001E6BD8" w:rsidRDefault="00972019" w:rsidP="0041724B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[VecinN1] [VecinE1] [VecinS1] [VecinV1]</w:t>
            </w:r>
          </w:p>
        </w:tc>
      </w:tr>
      <w:tr w:rsidR="00972019" w14:paraId="66D9F0A0" w14:textId="77777777" w:rsidTr="00972019">
        <w:tc>
          <w:tcPr>
            <w:tcW w:w="2029" w:type="dxa"/>
          </w:tcPr>
          <w:p w14:paraId="435F085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[ActP2]</w:t>
            </w:r>
          </w:p>
        </w:tc>
        <w:tc>
          <w:tcPr>
            <w:tcW w:w="1260" w:type="dxa"/>
            <w:vAlign w:val="center"/>
          </w:tcPr>
          <w:p w14:paraId="2FCEF90C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[T2]</w:t>
            </w:r>
          </w:p>
        </w:tc>
        <w:tc>
          <w:tcPr>
            <w:tcW w:w="1170" w:type="dxa"/>
            <w:vAlign w:val="center"/>
          </w:tcPr>
          <w:p w14:paraId="3235113C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[P2]</w:t>
            </w:r>
          </w:p>
        </w:tc>
        <w:tc>
          <w:tcPr>
            <w:tcW w:w="1260" w:type="dxa"/>
            <w:vAlign w:val="center"/>
          </w:tcPr>
          <w:p w14:paraId="38E2F66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[S2]</w:t>
            </w:r>
          </w:p>
        </w:tc>
        <w:tc>
          <w:tcPr>
            <w:tcW w:w="3911" w:type="dxa"/>
          </w:tcPr>
          <w:p w14:paraId="76138B75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[VecinN2] [VecinE2] [VecinS2] [VecinV2]</w:t>
            </w:r>
          </w:p>
        </w:tc>
      </w:tr>
      <w:tr w:rsidR="00972019" w14:paraId="4DD8EC41" w14:textId="77777777" w:rsidTr="00972019">
        <w:tc>
          <w:tcPr>
            <w:tcW w:w="2029" w:type="dxa"/>
          </w:tcPr>
          <w:p w14:paraId="51F12455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[ActP3]</w:t>
            </w:r>
          </w:p>
        </w:tc>
        <w:tc>
          <w:tcPr>
            <w:tcW w:w="1260" w:type="dxa"/>
            <w:vAlign w:val="center"/>
          </w:tcPr>
          <w:p w14:paraId="2B0BB48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[T3]</w:t>
            </w:r>
          </w:p>
        </w:tc>
        <w:tc>
          <w:tcPr>
            <w:tcW w:w="1170" w:type="dxa"/>
            <w:vAlign w:val="center"/>
          </w:tcPr>
          <w:p w14:paraId="7B19B592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[P3]</w:t>
            </w:r>
          </w:p>
        </w:tc>
        <w:tc>
          <w:tcPr>
            <w:tcW w:w="1260" w:type="dxa"/>
            <w:vAlign w:val="center"/>
          </w:tcPr>
          <w:p w14:paraId="24579F05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[S3]</w:t>
            </w:r>
          </w:p>
        </w:tc>
        <w:tc>
          <w:tcPr>
            <w:tcW w:w="3911" w:type="dxa"/>
          </w:tcPr>
          <w:p w14:paraId="507C5BC1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[VecinN3] [VecinE3] [VecinS3] [VecinV3]</w:t>
            </w:r>
          </w:p>
        </w:tc>
      </w:tr>
      <w:tr w:rsidR="00972019" w14:paraId="0BFF8430" w14:textId="77777777" w:rsidTr="00972019">
        <w:tc>
          <w:tcPr>
            <w:tcW w:w="2029" w:type="dxa"/>
          </w:tcPr>
          <w:p w14:paraId="15EC5E1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[ActP4]</w:t>
            </w:r>
          </w:p>
        </w:tc>
        <w:tc>
          <w:tcPr>
            <w:tcW w:w="1260" w:type="dxa"/>
            <w:vAlign w:val="center"/>
          </w:tcPr>
          <w:p w14:paraId="27E28873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[T4]</w:t>
            </w:r>
          </w:p>
        </w:tc>
        <w:tc>
          <w:tcPr>
            <w:tcW w:w="1170" w:type="dxa"/>
            <w:vAlign w:val="center"/>
          </w:tcPr>
          <w:p w14:paraId="3899736D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[P4]</w:t>
            </w:r>
          </w:p>
        </w:tc>
        <w:tc>
          <w:tcPr>
            <w:tcW w:w="1260" w:type="dxa"/>
            <w:vAlign w:val="center"/>
          </w:tcPr>
          <w:p w14:paraId="71EDF9A8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[S4]</w:t>
            </w:r>
          </w:p>
        </w:tc>
        <w:tc>
          <w:tcPr>
            <w:tcW w:w="3911" w:type="dxa"/>
          </w:tcPr>
          <w:p w14:paraId="518F92CC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[VecinN4] [VecinE4] [VecinS4] [VecinV4]</w:t>
            </w:r>
          </w:p>
        </w:tc>
      </w:tr>
      <w:tr w:rsidR="00972019" w14:paraId="08CD6E1C" w14:textId="77777777" w:rsidTr="00972019">
        <w:tc>
          <w:tcPr>
            <w:tcW w:w="2029" w:type="dxa"/>
          </w:tcPr>
          <w:p w14:paraId="647EE460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[ActP5]</w:t>
            </w:r>
          </w:p>
        </w:tc>
        <w:tc>
          <w:tcPr>
            <w:tcW w:w="1260" w:type="dxa"/>
            <w:vAlign w:val="center"/>
          </w:tcPr>
          <w:p w14:paraId="730C26E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[T5]</w:t>
            </w:r>
          </w:p>
        </w:tc>
        <w:tc>
          <w:tcPr>
            <w:tcW w:w="1170" w:type="dxa"/>
            <w:vAlign w:val="center"/>
          </w:tcPr>
          <w:p w14:paraId="343CE7DF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[P5]</w:t>
            </w:r>
          </w:p>
        </w:tc>
        <w:tc>
          <w:tcPr>
            <w:tcW w:w="1260" w:type="dxa"/>
            <w:vAlign w:val="center"/>
          </w:tcPr>
          <w:p w14:paraId="1F983759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[S5]</w:t>
            </w:r>
          </w:p>
        </w:tc>
        <w:tc>
          <w:tcPr>
            <w:tcW w:w="3911" w:type="dxa"/>
          </w:tcPr>
          <w:p w14:paraId="2D9002F0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[VecinN5] [VecinE5] [VecinS5] [VecinV5]</w:t>
            </w:r>
          </w:p>
        </w:tc>
      </w:tr>
      <w:tr w:rsidR="00972019" w14:paraId="4234904F" w14:textId="77777777" w:rsidTr="00972019">
        <w:tc>
          <w:tcPr>
            <w:tcW w:w="2029" w:type="dxa"/>
          </w:tcPr>
          <w:p w14:paraId="4C05CF22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[ActP6]</w:t>
            </w:r>
          </w:p>
        </w:tc>
        <w:tc>
          <w:tcPr>
            <w:tcW w:w="1260" w:type="dxa"/>
            <w:vAlign w:val="center"/>
          </w:tcPr>
          <w:p w14:paraId="15E83694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[T6]</w:t>
            </w:r>
          </w:p>
        </w:tc>
        <w:tc>
          <w:tcPr>
            <w:tcW w:w="1170" w:type="dxa"/>
            <w:vAlign w:val="center"/>
          </w:tcPr>
          <w:p w14:paraId="08827C7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[P6]</w:t>
            </w:r>
          </w:p>
        </w:tc>
        <w:tc>
          <w:tcPr>
            <w:tcW w:w="1260" w:type="dxa"/>
            <w:vAlign w:val="center"/>
          </w:tcPr>
          <w:p w14:paraId="10EDE3FC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[S6]</w:t>
            </w:r>
          </w:p>
        </w:tc>
        <w:tc>
          <w:tcPr>
            <w:tcW w:w="3911" w:type="dxa"/>
          </w:tcPr>
          <w:p w14:paraId="114FEC9A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[VecinN6] [VecinE6] [VecinS6] [VecinV6]</w:t>
            </w:r>
          </w:p>
        </w:tc>
      </w:tr>
      <w:tr w:rsidR="00972019" w14:paraId="5A150890" w14:textId="77777777" w:rsidTr="00C82E7B">
        <w:tc>
          <w:tcPr>
            <w:tcW w:w="2029" w:type="dxa"/>
            <w:tcBorders>
              <w:bottom w:val="single" w:sz="4" w:space="0" w:color="auto"/>
            </w:tcBorders>
          </w:tcPr>
          <w:p w14:paraId="759101A9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[ActP7]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6F99DDD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[T7]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12A0FA9" w14:textId="77777777" w:rsidR="00972019" w:rsidRDefault="00972019" w:rsidP="00972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[P7]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5A7A136" w14:textId="77777777" w:rsidR="00972019" w:rsidRDefault="00972019" w:rsidP="009720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[S7]</w:t>
            </w: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14:paraId="0AE04DCB" w14:textId="77777777" w:rsidR="00972019" w:rsidRPr="001E6BD8" w:rsidRDefault="00972019" w:rsidP="00972019">
            <w:pPr>
              <w:rPr>
                <w:rFonts w:ascii="Arial Narrow" w:hAnsi="Arial Narrow" w:cs="Arial"/>
                <w:sz w:val="16"/>
                <w:szCs w:val="16"/>
              </w:rPr>
            </w:pPr>
            <w:r w:rsidRPr="001E6BD8">
              <w:rPr>
                <w:rFonts w:ascii="Arial Narrow" w:hAnsi="Arial Narrow" w:cs="Arial"/>
                <w:sz w:val="16"/>
                <w:szCs w:val="16"/>
              </w:rPr>
              <w:t>[VecinN7] [VecinE7] [VecinS7] [VecinV7]</w:t>
            </w:r>
          </w:p>
        </w:tc>
      </w:tr>
      <w:tr w:rsidR="00972019" w14:paraId="213CD588" w14:textId="77777777" w:rsidTr="00C82E7B">
        <w:tc>
          <w:tcPr>
            <w:tcW w:w="2029" w:type="dxa"/>
            <w:tcBorders>
              <w:left w:val="nil"/>
              <w:bottom w:val="nil"/>
              <w:right w:val="nil"/>
            </w:tcBorders>
          </w:tcPr>
          <w:p w14:paraId="73F64F68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4B51337B" w14:textId="77777777" w:rsidR="00972019" w:rsidRDefault="00972019" w:rsidP="009720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0530C257" w14:textId="77777777" w:rsidR="00972019" w:rsidRPr="007D1835" w:rsidRDefault="00972019" w:rsidP="009720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center"/>
          </w:tcPr>
          <w:p w14:paraId="3A9C301D" w14:textId="77777777" w:rsidR="00972019" w:rsidRPr="007D1835" w:rsidRDefault="00972019" w:rsidP="00972019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[SuprafT]</w:t>
            </w:r>
          </w:p>
        </w:tc>
        <w:tc>
          <w:tcPr>
            <w:tcW w:w="3911" w:type="dxa"/>
            <w:tcBorders>
              <w:left w:val="nil"/>
              <w:bottom w:val="nil"/>
              <w:right w:val="nil"/>
            </w:tcBorders>
          </w:tcPr>
          <w:p w14:paraId="14EE9E55" w14:textId="77777777" w:rsidR="00972019" w:rsidRDefault="00972019" w:rsidP="00972019">
            <w:pPr>
              <w:rPr>
                <w:rFonts w:ascii="Arial" w:hAnsi="Arial" w:cs="Arial"/>
              </w:rPr>
            </w:pPr>
          </w:p>
        </w:tc>
      </w:tr>
    </w:tbl>
    <w:p w14:paraId="35D89427" w14:textId="77777777" w:rsidR="00193428" w:rsidRPr="002067E6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B87C86" w14:textId="77777777" w:rsidR="002067E6" w:rsidRPr="002067E6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</w:p>
    <w:p w14:paraId="508E1125" w14:textId="33DBA307" w:rsidR="00CD2B83" w:rsidRPr="007C4BC9" w:rsidRDefault="003E67FA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2067E6">
        <w:rPr>
          <w:rFonts w:ascii="Times New Roman" w:hAnsi="Times New Roman"/>
          <w:noProof/>
          <w:sz w:val="20"/>
          <w:szCs w:val="20"/>
          <w:lang w:val="ro-RO"/>
        </w:rPr>
        <w:t xml:space="preserve"> </w:t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(2) Terenul ce face obiectul contractului face parte din categoria de folosin</w:t>
      </w:r>
      <w:r w:rsidR="00B96427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ta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arabil.</w:t>
      </w:r>
    </w:p>
    <w:p w14:paraId="785EC820" w14:textId="051A9708" w:rsidR="00FA026D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(3) Predarea terenului de c</w:t>
      </w:r>
      <w:r w:rsidR="00B96427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tre arendator arenda</w:t>
      </w:r>
      <w:r w:rsidR="00B96427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ului se face la data</w:t>
      </w:r>
      <w:r w:rsidRPr="007C4BC9">
        <w:rPr>
          <w:rFonts w:ascii="Times New Roman" w:hAnsi="Times New Roman"/>
          <w:b/>
          <w:noProof/>
          <w:sz w:val="24"/>
          <w:szCs w:val="24"/>
          <w:lang w:val="ro-RO"/>
        </w:rPr>
        <w:t xml:space="preserve"> </w:t>
      </w:r>
      <w:r w:rsidR="00615B2D" w:rsidRPr="007C4BC9">
        <w:rPr>
          <w:rFonts w:ascii="Times New Roman" w:hAnsi="Times New Roman"/>
          <w:b/>
          <w:noProof/>
          <w:sz w:val="24"/>
          <w:szCs w:val="24"/>
          <w:lang w:val="ro-RO"/>
        </w:rPr>
        <w:t>[D</w:t>
      </w:r>
      <w:r w:rsidR="00DA422B" w:rsidRPr="007C4BC9">
        <w:rPr>
          <w:rFonts w:ascii="Times New Roman" w:hAnsi="Times New Roman"/>
          <w:b/>
          <w:noProof/>
          <w:sz w:val="24"/>
          <w:szCs w:val="24"/>
          <w:lang w:val="ro-RO"/>
        </w:rPr>
        <w:t>ataInceput</w:t>
      </w:r>
      <w:r w:rsidR="00615B2D" w:rsidRPr="007C4BC9">
        <w:rPr>
          <w:rFonts w:ascii="Times New Roman" w:hAnsi="Times New Roman"/>
          <w:b/>
          <w:noProof/>
          <w:sz w:val="24"/>
          <w:szCs w:val="24"/>
          <w:lang w:val="ro-RO"/>
        </w:rPr>
        <w:t>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, data la care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terenul este liber de culturi/este ocupat de culturile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nfiin</w:t>
      </w:r>
      <w:r w:rsidR="00B96427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ate de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___</w:t>
      </w:r>
      <w:r w:rsidR="00FA026D" w:rsidRPr="007C4BC9">
        <w:rPr>
          <w:rFonts w:ascii="Times New Roman" w:hAnsi="Times New Roman"/>
          <w:noProof/>
          <w:sz w:val="24"/>
          <w:szCs w:val="24"/>
          <w:lang w:val="ro-RO"/>
        </w:rPr>
        <w:t>____________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___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anul agricol</w:t>
      </w:r>
      <w:r w:rsidR="00FA026D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FA026D" w:rsidRPr="007C4BC9">
        <w:rPr>
          <w:rFonts w:ascii="Times New Roman" w:hAnsi="Times New Roman"/>
          <w:b/>
          <w:noProof/>
          <w:sz w:val="24"/>
          <w:szCs w:val="24"/>
          <w:lang w:val="ro-RO"/>
        </w:rPr>
        <w:t>[AnAgricol]</w:t>
      </w:r>
      <w:r w:rsidR="00B96427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. </w:t>
      </w:r>
    </w:p>
    <w:p w14:paraId="7534AAEE" w14:textId="5C670CB1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Produc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ia culturilor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nfiin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ate la data semn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rii contractului apar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ine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FA026D" w:rsidRPr="007C4BC9">
        <w:rPr>
          <w:rFonts w:ascii="Times New Roman" w:hAnsi="Times New Roman"/>
          <w:b/>
          <w:bCs/>
          <w:sz w:val="24"/>
          <w:szCs w:val="24"/>
        </w:rPr>
        <w:t>[NumeFirma]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008E5B49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lastRenderedPageBreak/>
        <w:t xml:space="preserve">         </w:t>
      </w:r>
      <w:r w:rsidR="002067E6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(4) Arenda se cuvine de la data pred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rii terenului pe baza unui proces verbal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ncheiat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ntre </w:t>
      </w:r>
      <w:r w:rsidRPr="007C4BC9">
        <w:rPr>
          <w:rFonts w:ascii="Times New Roman" w:hAnsi="Times New Roman"/>
          <w:b/>
          <w:noProof/>
          <w:sz w:val="24"/>
          <w:szCs w:val="24"/>
          <w:lang w:val="ro-RO"/>
        </w:rPr>
        <w:t>Arendator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 </w:t>
      </w:r>
      <w:r w:rsidRPr="007C4BC9">
        <w:rPr>
          <w:rFonts w:ascii="Times New Roman" w:hAnsi="Times New Roman"/>
          <w:b/>
          <w:noProof/>
          <w:sz w:val="24"/>
          <w:szCs w:val="24"/>
          <w:lang w:val="ro-RO"/>
        </w:rPr>
        <w:t>Arenda</w:t>
      </w:r>
      <w:r w:rsidR="003E67FA" w:rsidRPr="007C4BC9">
        <w:rPr>
          <w:rFonts w:ascii="Times New Roman" w:hAnsi="Times New Roman"/>
          <w:b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7050A581" w14:textId="77777777" w:rsidR="00193428" w:rsidRPr="007C4BC9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60EA4996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Art.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2. </w:t>
      </w:r>
      <w:r w:rsidR="002067E6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(1) Terenul arendat va fi folosit de c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tre Arenda</w:t>
      </w:r>
      <w:r w:rsidR="00615B2D"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scopul exploat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rii agricole.</w:t>
      </w:r>
    </w:p>
    <w:p w14:paraId="1715F150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2067E6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(2) </w:t>
      </w:r>
      <w:r w:rsidRPr="007C4BC9">
        <w:rPr>
          <w:rFonts w:ascii="Times New Roman" w:hAnsi="Times New Roman"/>
          <w:b/>
          <w:noProof/>
          <w:sz w:val="24"/>
          <w:szCs w:val="24"/>
          <w:lang w:val="ro-RO"/>
        </w:rPr>
        <w:t>Arenda</w:t>
      </w:r>
      <w:r w:rsidR="003E67FA" w:rsidRPr="007C4BC9">
        <w:rPr>
          <w:rFonts w:ascii="Times New Roman" w:hAnsi="Times New Roman"/>
          <w:b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b/>
          <w:noProof/>
          <w:sz w:val="24"/>
          <w:szCs w:val="24"/>
          <w:lang w:val="ro-RO"/>
        </w:rPr>
        <w:t>ul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poate schimba categoria de folosin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 terenului arendat numai cu acordul prealabil dat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scris de </w:t>
      </w:r>
      <w:r w:rsidRPr="007C4BC9">
        <w:rPr>
          <w:rFonts w:ascii="Times New Roman" w:hAnsi="Times New Roman"/>
          <w:b/>
          <w:noProof/>
          <w:sz w:val="24"/>
          <w:szCs w:val="24"/>
          <w:lang w:val="ro-RO"/>
        </w:rPr>
        <w:t>Arendator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cu respectarea dispozi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iilor legale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vigoare.   </w:t>
      </w:r>
    </w:p>
    <w:p w14:paraId="3FD73A2B" w14:textId="77777777" w:rsidR="002067E6" w:rsidRPr="007C4BC9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3EDF4EA0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Art.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3. 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(1) Prezentul contract de arendare se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ncheie pe</w:t>
      </w:r>
      <w:r w:rsidR="006A7BCC" w:rsidRPr="007C4BC9">
        <w:rPr>
          <w:rFonts w:ascii="Times New Roman" w:hAnsi="Times New Roman"/>
          <w:noProof/>
          <w:sz w:val="24"/>
          <w:szCs w:val="24"/>
          <w:lang w:val="ro-RO"/>
        </w:rPr>
        <w:t>n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tru o peri</w:t>
      </w:r>
      <w:r w:rsidR="00C63262" w:rsidRPr="007C4BC9">
        <w:rPr>
          <w:rFonts w:ascii="Times New Roman" w:hAnsi="Times New Roman"/>
          <w:noProof/>
          <w:sz w:val="24"/>
          <w:szCs w:val="24"/>
          <w:lang w:val="ro-RO"/>
        </w:rPr>
        <w:t>o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ad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de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615B2D" w:rsidRPr="007C4BC9">
        <w:rPr>
          <w:rFonts w:ascii="Times New Roman" w:hAnsi="Times New Roman"/>
          <w:b/>
          <w:noProof/>
          <w:sz w:val="24"/>
          <w:szCs w:val="24"/>
          <w:lang w:val="ro-RO"/>
        </w:rPr>
        <w:t>[</w:t>
      </w:r>
      <w:bookmarkStart w:id="2" w:name="OLE_LINK6"/>
      <w:bookmarkStart w:id="3" w:name="OLE_LINK7"/>
      <w:r w:rsidR="00227848" w:rsidRPr="007C4BC9">
        <w:rPr>
          <w:rFonts w:ascii="Times New Roman" w:hAnsi="Times New Roman"/>
          <w:b/>
          <w:noProof/>
          <w:sz w:val="24"/>
          <w:szCs w:val="24"/>
          <w:lang w:val="ro-RO"/>
        </w:rPr>
        <w:t>Expirare</w:t>
      </w:r>
      <w:bookmarkEnd w:id="2"/>
      <w:bookmarkEnd w:id="3"/>
      <w:r w:rsidR="00615B2D" w:rsidRPr="007C4BC9">
        <w:rPr>
          <w:rFonts w:ascii="Times New Roman" w:hAnsi="Times New Roman"/>
          <w:b/>
          <w:noProof/>
          <w:sz w:val="24"/>
          <w:szCs w:val="24"/>
          <w:lang w:val="ro-RO"/>
        </w:rPr>
        <w:t>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ani,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ncep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nd cu data de</w:t>
      </w:r>
      <w:r w:rsidR="00615B2D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615B2D" w:rsidRPr="007C4BC9">
        <w:rPr>
          <w:rFonts w:ascii="Times New Roman" w:hAnsi="Times New Roman"/>
          <w:b/>
          <w:noProof/>
          <w:sz w:val="24"/>
          <w:szCs w:val="24"/>
          <w:lang w:val="ro-RO"/>
        </w:rPr>
        <w:t>[D</w:t>
      </w:r>
      <w:r w:rsidR="00DA422B" w:rsidRPr="007C4BC9">
        <w:rPr>
          <w:rFonts w:ascii="Times New Roman" w:hAnsi="Times New Roman"/>
          <w:b/>
          <w:noProof/>
          <w:sz w:val="24"/>
          <w:szCs w:val="24"/>
          <w:lang w:val="ro-RO"/>
        </w:rPr>
        <w:t>ataInceput</w:t>
      </w:r>
      <w:r w:rsidR="00615B2D" w:rsidRPr="007C4BC9">
        <w:rPr>
          <w:rFonts w:ascii="Times New Roman" w:hAnsi="Times New Roman"/>
          <w:b/>
          <w:noProof/>
          <w:sz w:val="24"/>
          <w:szCs w:val="24"/>
          <w:lang w:val="ro-RO"/>
        </w:rPr>
        <w:t>]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p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la data de</w:t>
      </w:r>
      <w:r w:rsidR="00C63262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C63262" w:rsidRPr="007C4BC9">
        <w:rPr>
          <w:rFonts w:ascii="Times New Roman" w:hAnsi="Times New Roman"/>
          <w:b/>
          <w:noProof/>
          <w:sz w:val="24"/>
          <w:szCs w:val="24"/>
          <w:lang w:val="ro-RO"/>
        </w:rPr>
        <w:t>[D</w:t>
      </w:r>
      <w:r w:rsidR="00DA422B" w:rsidRPr="007C4BC9">
        <w:rPr>
          <w:rFonts w:ascii="Times New Roman" w:hAnsi="Times New Roman"/>
          <w:b/>
          <w:noProof/>
          <w:sz w:val="24"/>
          <w:szCs w:val="24"/>
          <w:lang w:val="ro-RO"/>
        </w:rPr>
        <w:t>ataSfarsit</w:t>
      </w:r>
      <w:r w:rsidR="00C63262" w:rsidRPr="007C4BC9">
        <w:rPr>
          <w:rFonts w:ascii="Times New Roman" w:hAnsi="Times New Roman"/>
          <w:b/>
          <w:noProof/>
          <w:sz w:val="24"/>
          <w:szCs w:val="24"/>
          <w:lang w:val="ro-RO"/>
        </w:rPr>
        <w:t>]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17D82326" w14:textId="77777777" w:rsidR="003E67FA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(2) Contractul se prelunge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te de drept pentru o perioad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egal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cu cea convenit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la alin. (1) dac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nici una dintre p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nu notific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celeilalte, cu cel pu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in un an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nainte de expirarea termenului contractual, inten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ia de a nu re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nnoi contractul.  </w:t>
      </w:r>
    </w:p>
    <w:p w14:paraId="59C9262B" w14:textId="77777777" w:rsidR="00193428" w:rsidRPr="007C4BC9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14CA36C3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Art.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4. 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(1) Nivelul arendei este de </w:t>
      </w:r>
      <w:r w:rsidR="00C63262" w:rsidRPr="007C4BC9">
        <w:rPr>
          <w:rFonts w:ascii="Times New Roman" w:hAnsi="Times New Roman"/>
          <w:b/>
          <w:noProof/>
          <w:sz w:val="24"/>
          <w:szCs w:val="24"/>
          <w:lang w:val="ro-RO"/>
        </w:rPr>
        <w:t>[</w:t>
      </w:r>
      <w:r w:rsidR="00227848" w:rsidRPr="007C4BC9">
        <w:rPr>
          <w:rFonts w:ascii="Times New Roman" w:hAnsi="Times New Roman"/>
          <w:b/>
          <w:noProof/>
          <w:sz w:val="24"/>
          <w:szCs w:val="24"/>
          <w:lang w:val="ro-RO"/>
        </w:rPr>
        <w:t>CantitateContract</w:t>
      </w:r>
      <w:r w:rsidR="00C63262" w:rsidRPr="007C4BC9">
        <w:rPr>
          <w:rFonts w:ascii="Times New Roman" w:hAnsi="Times New Roman"/>
          <w:b/>
          <w:noProof/>
          <w:sz w:val="24"/>
          <w:szCs w:val="24"/>
          <w:lang w:val="ro-RO"/>
        </w:rPr>
        <w:t>] kg</w:t>
      </w:r>
      <w:r w:rsidRPr="007C4BC9">
        <w:rPr>
          <w:rFonts w:ascii="Times New Roman" w:hAnsi="Times New Roman"/>
          <w:b/>
          <w:noProof/>
          <w:sz w:val="24"/>
          <w:szCs w:val="24"/>
          <w:lang w:val="ro-RO"/>
        </w:rPr>
        <w:t>/ha/an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, pl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tibil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bani sau </w:t>
      </w:r>
      <w:r w:rsidR="00C63262" w:rsidRPr="007C4BC9">
        <w:rPr>
          <w:rFonts w:ascii="Times New Roman" w:hAnsi="Times New Roman"/>
          <w:b/>
          <w:noProof/>
          <w:sz w:val="24"/>
          <w:szCs w:val="24"/>
          <w:lang w:val="ro-RO"/>
        </w:rPr>
        <w:t>[</w:t>
      </w:r>
      <w:r w:rsidR="00227848" w:rsidRPr="007C4BC9">
        <w:rPr>
          <w:rFonts w:ascii="Times New Roman" w:hAnsi="Times New Roman"/>
          <w:b/>
          <w:noProof/>
          <w:sz w:val="24"/>
          <w:szCs w:val="24"/>
          <w:lang w:val="ro-RO"/>
        </w:rPr>
        <w:t>CantitateContract</w:t>
      </w:r>
      <w:r w:rsidR="00C63262" w:rsidRPr="007C4BC9">
        <w:rPr>
          <w:rFonts w:ascii="Times New Roman" w:hAnsi="Times New Roman"/>
          <w:b/>
          <w:noProof/>
          <w:sz w:val="24"/>
          <w:szCs w:val="24"/>
          <w:lang w:val="ro-RO"/>
        </w:rPr>
        <w:t>]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kg/ha pentru plata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natur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din care se scade echivalentul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lei a cotei contribu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iei datorat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de arendator la asigur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rile sociale din veniturile ob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inute din prezentul contract de arend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precum 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cota de impozit pe venit ce revine arendatorului din prezentul contract de arend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2CA382F9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(2) C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nd plata arendei se face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bani, termenul de plat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va fi de la data de 31 august p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la 31 decembrie, iar arenda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produse se va acorda Arendatorului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termen de 45 zile de la terminarea recoltatului.</w:t>
      </w:r>
    </w:p>
    <w:p w14:paraId="17E463C6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(3) Plata se face la sediul arenda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ului men</w:t>
      </w:r>
      <w:r w:rsidR="003E67FA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ionat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prezentul contract.</w:t>
      </w:r>
    </w:p>
    <w:p w14:paraId="2FD46A30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(4) Prezentul contract constituie titlu executoriu pentru plata arendei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modalit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>at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ile 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 termenele stabilite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prezentul articol.</w:t>
      </w:r>
    </w:p>
    <w:p w14:paraId="02FA8351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</w:t>
      </w:r>
      <w:r w:rsidR="003E67FA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(5) P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ile sunt obligate s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notifice prim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riei la care a fost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nregistrat contractul orice modificare a nivelului arendei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5F8C5FAA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(6) Impozitul pe veniturile din arend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precum 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contribu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ia de asigur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ri sociale, se calculeaz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prin re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inerea la surs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de c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tre pl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titorii de venit la momentul pl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ii venitului, prin aplicarea cotei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vigoare la baza de calcul prev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zut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de lege.</w:t>
      </w:r>
    </w:p>
    <w:p w14:paraId="273EE12A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(7) 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cazul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care arenda se exprim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natur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evaluarea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lei se va face pe baza pre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urilor medii ale produselor agricole, stabilite prin hot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rea Consiliului Jude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ean C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l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ra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i.</w:t>
      </w:r>
    </w:p>
    <w:p w14:paraId="3250E206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(8) Arendatorul poate solicita plata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avans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bani, avans care nu poate fi mai mare de 30%.</w:t>
      </w:r>
    </w:p>
    <w:p w14:paraId="63FBCAE2" w14:textId="77777777" w:rsidR="00193428" w:rsidRPr="007C4BC9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4DA31D9D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Art.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5. 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Drepturile 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obliga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iile arendatorului sun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urm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toarele:</w:t>
      </w:r>
    </w:p>
    <w:p w14:paraId="05B3DDE4" w14:textId="77777777" w:rsidR="00655719" w:rsidRPr="007C4BC9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655719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predea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ului terenul la termenul 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condi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iile stabilite prin contract;</w:t>
      </w:r>
    </w:p>
    <w:p w14:paraId="60541CBD" w14:textId="77777777" w:rsidR="00983450" w:rsidRPr="007C4BC9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655719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l garanteze pe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de evic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iune total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sau par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ial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;</w:t>
      </w:r>
    </w:p>
    <w:p w14:paraId="15DF5F3F" w14:textId="77777777" w:rsidR="00983450" w:rsidRPr="007C4BC9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nu ia nici un fel de 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>ma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suri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leg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tur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cu terenul arendat, de natur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sa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l tulbure pe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;</w:t>
      </w:r>
    </w:p>
    <w:p w14:paraId="3555AC89" w14:textId="77777777" w:rsidR="00CD2B83" w:rsidRPr="007C4BC9" w:rsidRDefault="00CD2B83" w:rsidP="002067E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controleze modul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care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ul exploateaz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terenul arendat. Pentru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ndeplinirea dreptului prev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zut la art. 5 lit. D, arendatorul are obliga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ia de a-l notifica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scris pe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cu cel pu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in 5 zile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nainte de efectuarea controlului. Pe timpul controlului arendatorul va fi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nso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it de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sau de un reprezentant al acestuia;</w:t>
      </w:r>
    </w:p>
    <w:p w14:paraId="32C8C389" w14:textId="77777777" w:rsidR="00CD2B83" w:rsidRPr="007C4BC9" w:rsidRDefault="00193428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n caz de tulbur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ri ale ter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>t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ilor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n exploatarea terenului s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ac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ioneze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mpreun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cu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ul, potrivit legii, pentru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ncetarea actelor de tulburare;</w:t>
      </w:r>
    </w:p>
    <w:p w14:paraId="5B022859" w14:textId="77777777" w:rsidR="00CD2B83" w:rsidRPr="007C4BC9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pl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teasc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taxele 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impozitele datorate pentru terenurile arendate;</w:t>
      </w:r>
    </w:p>
    <w:p w14:paraId="7CD2C667" w14:textId="77777777" w:rsidR="00CD2B83" w:rsidRPr="007C4BC9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l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ncuno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tin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eze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scris pe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de inten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ia de a nu re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nnoi contractul cu cel pu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in un an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nainte de a expira termenul contractual;</w:t>
      </w:r>
    </w:p>
    <w:p w14:paraId="3D126916" w14:textId="77777777" w:rsidR="00CD2B83" w:rsidRPr="007C4BC9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primeasc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la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ncetarea contractului, terenul care a f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cut obiectul acestuia;</w:t>
      </w:r>
    </w:p>
    <w:p w14:paraId="06563AA7" w14:textId="77777777" w:rsidR="00CD2B83" w:rsidRPr="007C4BC9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opteaz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pentru re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inerea la surs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 impozitului pe venitul net din arend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precum 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a cotei de contribu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ie de asigur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ri sociale de s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tate, contribu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ii re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inute 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virate de c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tre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, pl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titor de venit;</w:t>
      </w:r>
    </w:p>
    <w:p w14:paraId="3514BAFC" w14:textId="77777777" w:rsidR="00CD2B83" w:rsidRPr="007C4BC9" w:rsidRDefault="00CD2B83" w:rsidP="002067E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respecte dreptul de preemp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iune al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ului la cump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rarea terenului ce face obiectul prezentului contract.</w:t>
      </w:r>
    </w:p>
    <w:p w14:paraId="775636BA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417E6DF7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lastRenderedPageBreak/>
        <w:t>Art.</w:t>
      </w:r>
      <w:r w:rsidR="0098345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6. Drepturile 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obliga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iile arenda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ului sunt urm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toarele:</w:t>
      </w:r>
    </w:p>
    <w:p w14:paraId="2A4D61E4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primeasc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terenul arendat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condi</w:t>
      </w:r>
      <w:r w:rsidR="0098345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iile stabilite de prezentul contract;</w:t>
      </w:r>
    </w:p>
    <w:p w14:paraId="75B13467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foloseasc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terenul arendat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scopul exploat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rii agricole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condi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iile stabilite prin contract;</w:t>
      </w:r>
    </w:p>
    <w:p w14:paraId="2A3445AF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men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poten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ialul de produc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ie 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nu degradeze terenul arendat;</w:t>
      </w:r>
    </w:p>
    <w:p w14:paraId="32622490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nu schimbe categoria de folosin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 terenului f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acordul scris al arendatorului;</w:t>
      </w:r>
    </w:p>
    <w:p w14:paraId="7A2187EB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pl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teasc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arenda la termenele 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condi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iile stabilite prin contract;</w:t>
      </w:r>
    </w:p>
    <w:p w14:paraId="736839E1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suporte taxele de redactare 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nregistrare a contractului;</w:t>
      </w:r>
    </w:p>
    <w:p w14:paraId="00816228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comunice arendatorului 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 xml:space="preserve">a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solicite acestuia 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intervin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cazul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care este tulburat de ter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exploatarea terenului arendat;</w:t>
      </w:r>
    </w:p>
    <w:p w14:paraId="7E9F3DEB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la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ncetarea contractului are obliga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ia de a restitui terenul arendat;</w:t>
      </w:r>
    </w:p>
    <w:p w14:paraId="3E1752B7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asigure terenul agricol ce face obiectul prezentului contract pentru riscul pieirii recoltei din cauza unor calamit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naturale;</w:t>
      </w:r>
    </w:p>
    <w:p w14:paraId="1FCCFC8A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are dreptul de preem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iune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cazut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nstrain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rii prin v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nzare de c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tre arendator a terenului ce face obiectul prezentului contract; conform art. 1849 cod civil, arenda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ul are drept de preem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iune cu privire la bunurile agricole arendate, care se exercit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potrivit art. 1730 - 1739 cod civil;</w:t>
      </w:r>
    </w:p>
    <w:p w14:paraId="16010D9B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subarendarea total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 xml:space="preserve">a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sau par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ial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este interzis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sub sanc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iunea nulit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>at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ii.</w:t>
      </w:r>
    </w:p>
    <w:p w14:paraId="4173B41F" w14:textId="77777777" w:rsidR="00CD2B83" w:rsidRPr="007C4BC9" w:rsidRDefault="00CD2B83" w:rsidP="002067E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re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vireze la bugetul de stat impozitul pe venitul net ob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inut din arendare, precum 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cotele de contribu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ie de asigur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ri sociale de 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tate conform legii.</w:t>
      </w:r>
    </w:p>
    <w:p w14:paraId="0ED1E7AD" w14:textId="77777777" w:rsidR="00193428" w:rsidRPr="007C4BC9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25B1863B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Art.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7. 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(1)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caz de v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nzare a terenului de c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tre arendator unui ter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prezentul contract va continua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acelea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condi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ii.</w:t>
      </w:r>
    </w:p>
    <w:p w14:paraId="2677499F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 (2)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situa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care arendatorul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nstr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ineaz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terenul unui ter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cu nerespectarea dreptului de preemp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iune recunoscut arenda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ului, arendatorul datoreaz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daune-interese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ntr-un cuantum de 5.000</w:t>
      </w:r>
      <w:r w:rsidR="002067E6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lei pentru fiecare hectar de teren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nstrainat.</w:t>
      </w:r>
    </w:p>
    <w:p w14:paraId="4950177A" w14:textId="77777777" w:rsidR="00193428" w:rsidRPr="007C4BC9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20A17E6F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Art.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8.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(1)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cazul interven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iei unor calamit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>at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naturale, cuantumul arendei datorat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arendatorului se va diminua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aceea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propor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ie cu pagubele produse pe terenul ce face obiectul contractului. Reducerea arendei se va stabili la sf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itul perioadei de arendare c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nd se va face o compensare a recoltelor tuturor anilor de folosin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6E7C3D5E" w14:textId="77777777" w:rsidR="00B16A30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(2) Arenda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ul nu va putea reduce arenda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cazul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care pieirea recoltei a avut loc dup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ce a fost culeas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2F4B1F35" w14:textId="77777777" w:rsidR="00CD2B83" w:rsidRPr="007C4BC9" w:rsidRDefault="00CD2B83" w:rsidP="002067E6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(3) Prin calamit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>at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 naturale,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sensul prezentului contract, p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ile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eleg orice fenomene naturale care pun arenda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ul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imposibilitate de a exploata terenul agricol 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i/sau afecteaz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produc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ia agricol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6FF908FF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(4) Pagubele produse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urma calamit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ilor vor fi cele constatate de persoanele abilitate conform prevederilor legale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vigoare.</w:t>
      </w:r>
    </w:p>
    <w:p w14:paraId="3FDB092F" w14:textId="77777777" w:rsidR="00193428" w:rsidRPr="007C4BC9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50FC354D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Art.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9. 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(1) Prezentul contract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nceteaz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la data expir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rii termenului men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ionat la art.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3, alin.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1,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situa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care nu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g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sesc aplicabilitate dispozi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iile art.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3, alin.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2.</w:t>
      </w:r>
    </w:p>
    <w:p w14:paraId="7695B405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(2) Niciuna dintre p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nu poate denun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a unilateral prezentul Contract.</w:t>
      </w:r>
    </w:p>
    <w:p w14:paraId="682816FB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(3) Prezentul Contract poate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nceta cu acordul p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ilor 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nainte de expirarea termenelor prev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zute la art.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3.</w:t>
      </w:r>
    </w:p>
    <w:p w14:paraId="65067C10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(4) Cazuri speciale de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ncetare a contractului: prin decesul, incapacitatea sau falimentul arenda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ului.</w:t>
      </w:r>
    </w:p>
    <w:p w14:paraId="44D26CB2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(5) Decesul arendatorului nu duce la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ncetarea Contractului, efectele acestuia prelungindu-se de drept asupra mo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tenitorilor sau a persoanelor cu voca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ie succesoral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la mo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tenirea arendatorului decedat.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Daca mostenitorii doresc incetarea contractului dupa decesul arendatorului acesta se poate face dupa incheierea anului agricol in curs.</w:t>
      </w:r>
    </w:p>
    <w:p w14:paraId="57A0BE4E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(6)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caz de deces al arendatorului, arenda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ul este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drept a pl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ti arenda (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bani sau produse) oric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reia dintre persoanele ar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tate la art.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9, alin.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4, cu condi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ia prezent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rii de c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tre aceasta a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lastRenderedPageBreak/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nscrisurilor care s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ateste voca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ia succesoral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/calitatea de mo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tenitor (certificat de mo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tenitor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/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certificat de legatar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/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certificat de calitate de mo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tenitor).</w:t>
      </w:r>
    </w:p>
    <w:p w14:paraId="4CB1A7C7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          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(7)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lipsa prezent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rii documentelor men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ionate la alin.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5, arenda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ul poate refuza plata arendei, f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 fi 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inut responsabil de ne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ndeplinirea obliga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iilor contractuale 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 f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a i se putea percepe penalit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i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consecin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567E5748" w14:textId="77777777" w:rsidR="00193428" w:rsidRPr="007C4BC9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47E744C4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Art.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10.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For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a major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exonereaz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de r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spundere, partea care o invoc</w:t>
      </w:r>
      <w:r w:rsidR="00B16A30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.</w:t>
      </w:r>
    </w:p>
    <w:p w14:paraId="0E45E45B" w14:textId="77777777" w:rsidR="002067E6" w:rsidRPr="007C4BC9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2A561FAC" w14:textId="77777777" w:rsidR="00CD2B83" w:rsidRPr="007C4BC9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Art.</w:t>
      </w:r>
      <w:r w:rsidR="00B16A30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11.</w:t>
      </w:r>
      <w:r w:rsidR="00633E37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Eventualele ne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</w:t>
      </w:r>
      <w:r w:rsidR="00D8646D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elegeri se vor solu</w:t>
      </w:r>
      <w:r w:rsidR="00D8646D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iona pe cale amiabil</w:t>
      </w:r>
      <w:r w:rsidR="00D8646D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, </w:t>
      </w:r>
      <w:r w:rsidR="00193428"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n caz contrar, litigiile fiind de competen</w:t>
      </w:r>
      <w:r w:rsidR="00D8646D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instan</w:t>
      </w:r>
      <w:r w:rsidR="00D8646D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t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elor judec</w:t>
      </w:r>
      <w:r w:rsidR="00D8646D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a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tore</w:t>
      </w:r>
      <w:r w:rsidR="00D8646D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ti de la sediul arenda</w:t>
      </w:r>
      <w:r w:rsidR="00D8646D" w:rsidRPr="007C4BC9">
        <w:rPr>
          <w:rFonts w:ascii="Times New Roman" w:hAnsi="Times New Roman"/>
          <w:noProof/>
          <w:sz w:val="24"/>
          <w:szCs w:val="24"/>
          <w:u w:color="00B050"/>
          <w:lang w:val="ro-RO"/>
        </w:rPr>
        <w:t>s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ului.</w:t>
      </w:r>
    </w:p>
    <w:p w14:paraId="4509CE32" w14:textId="77777777" w:rsidR="002067E6" w:rsidRPr="007C4BC9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24381D4C" w14:textId="0FD2AD4F" w:rsidR="00CD2B83" w:rsidRPr="007C4BC9" w:rsidRDefault="00193428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ncheiat ast</w:t>
      </w:r>
      <w:r w:rsidR="00D8646D" w:rsidRPr="007C4BC9">
        <w:rPr>
          <w:rFonts w:ascii="Times New Roman" w:hAnsi="Times New Roman"/>
          <w:noProof/>
          <w:sz w:val="24"/>
          <w:szCs w:val="24"/>
          <w:lang w:val="ro-RO"/>
        </w:rPr>
        <w:t>a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>zi</w:t>
      </w:r>
      <w:r w:rsidR="00D8646D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="00995C00" w:rsidRPr="007C4BC9">
        <w:rPr>
          <w:rFonts w:ascii="Times New Roman" w:hAnsi="Times New Roman"/>
          <w:b/>
          <w:noProof/>
          <w:sz w:val="24"/>
          <w:szCs w:val="24"/>
          <w:lang w:val="ro-RO"/>
        </w:rPr>
        <w:t>[Data</w:t>
      </w:r>
      <w:r w:rsidR="00995C00" w:rsidRPr="007C4BC9">
        <w:rPr>
          <w:rFonts w:ascii="Times New Roman" w:hAnsi="Times New Roman"/>
          <w:b/>
          <w:noProof/>
          <w:sz w:val="24"/>
          <w:szCs w:val="24"/>
          <w:lang w:val="ro-RO"/>
        </w:rPr>
        <w:t>Contract</w:t>
      </w:r>
      <w:r w:rsidR="00995C00" w:rsidRPr="007C4BC9">
        <w:rPr>
          <w:rFonts w:ascii="Times New Roman" w:hAnsi="Times New Roman"/>
          <w:b/>
          <w:noProof/>
          <w:sz w:val="24"/>
          <w:szCs w:val="24"/>
          <w:lang w:val="ro-RO"/>
        </w:rPr>
        <w:t>]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</w:t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>i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n </w:t>
      </w:r>
      <w:r w:rsidR="001E26AD" w:rsidRPr="007C4BC9">
        <w:rPr>
          <w:rFonts w:ascii="Times New Roman" w:hAnsi="Times New Roman"/>
          <w:noProof/>
          <w:sz w:val="24"/>
          <w:szCs w:val="24"/>
          <w:lang w:val="ro-RO"/>
        </w:rPr>
        <w:t>patru</w:t>
      </w:r>
      <w:r w:rsidR="00CD2B83" w:rsidRPr="007C4BC9">
        <w:rPr>
          <w:rFonts w:ascii="Times New Roman" w:hAnsi="Times New Roman"/>
          <w:noProof/>
          <w:sz w:val="24"/>
          <w:szCs w:val="24"/>
          <w:lang w:val="ro-RO"/>
        </w:rPr>
        <w:t xml:space="preserve"> exemplare originale.</w:t>
      </w:r>
    </w:p>
    <w:p w14:paraId="17C8AAE1" w14:textId="77777777" w:rsidR="002067E6" w:rsidRPr="007C4BC9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08502B0B" w14:textId="77777777" w:rsidR="002067E6" w:rsidRPr="007C4BC9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06900C68" w14:textId="77777777" w:rsidR="002067E6" w:rsidRPr="007C4BC9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p w14:paraId="5F38A93A" w14:textId="77777777" w:rsidR="002067E6" w:rsidRPr="007C4BC9" w:rsidRDefault="002067E6" w:rsidP="002067E6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o-R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4"/>
        <w:gridCol w:w="4724"/>
      </w:tblGrid>
      <w:tr w:rsidR="00193428" w:rsidRPr="007C4BC9" w14:paraId="18C12D27" w14:textId="77777777" w:rsidTr="00044152">
        <w:tc>
          <w:tcPr>
            <w:tcW w:w="4927" w:type="dxa"/>
            <w:shd w:val="clear" w:color="auto" w:fill="auto"/>
          </w:tcPr>
          <w:p w14:paraId="1BC0FFCC" w14:textId="77777777" w:rsidR="00D8646D" w:rsidRPr="007C4BC9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ARENDATOR,</w:t>
            </w:r>
          </w:p>
          <w:p w14:paraId="5621F3E6" w14:textId="77777777" w:rsidR="002067E6" w:rsidRPr="007C4BC9" w:rsidRDefault="00C63262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b/>
                <w:bCs/>
                <w:sz w:val="24"/>
                <w:szCs w:val="24"/>
              </w:rPr>
              <w:t>[</w:t>
            </w:r>
            <w:r w:rsidR="00227848" w:rsidRPr="007C4BC9">
              <w:rPr>
                <w:rFonts w:ascii="Times New Roman" w:hAnsi="Times New Roman"/>
                <w:b/>
                <w:bCs/>
                <w:sz w:val="24"/>
                <w:szCs w:val="24"/>
              </w:rPr>
              <w:t>NumeArendator</w:t>
            </w:r>
            <w:r w:rsidRPr="007C4BC9">
              <w:rPr>
                <w:rFonts w:ascii="Times New Roman" w:hAnsi="Times New Roman"/>
                <w:b/>
                <w:bCs/>
                <w:sz w:val="24"/>
                <w:szCs w:val="24"/>
              </w:rPr>
              <w:t>]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6F96A0A2" w14:textId="77777777" w:rsidR="00D8646D" w:rsidRPr="007C4BC9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009D5E24" w14:textId="77777777" w:rsidR="00227848" w:rsidRPr="007C4BC9" w:rsidRDefault="00227848" w:rsidP="00227848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______________________________________</w:t>
            </w:r>
          </w:p>
          <w:p w14:paraId="30314526" w14:textId="77777777" w:rsidR="00D8646D" w:rsidRPr="007C4BC9" w:rsidRDefault="00227848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</w:t>
            </w:r>
            <w:r w:rsidR="00D8646D"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(semnatura)</w:t>
            </w:r>
          </w:p>
        </w:tc>
        <w:tc>
          <w:tcPr>
            <w:tcW w:w="4927" w:type="dxa"/>
            <w:shd w:val="clear" w:color="auto" w:fill="auto"/>
          </w:tcPr>
          <w:p w14:paraId="24C35A9E" w14:textId="77777777" w:rsidR="00392086" w:rsidRPr="007C4BC9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ARENDA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S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75781E8F" w14:textId="77777777" w:rsidR="00392086" w:rsidRPr="007C4BC9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b/>
                <w:bCs/>
                <w:sz w:val="24"/>
                <w:szCs w:val="24"/>
              </w:rPr>
              <w:t>[NumeFirma]</w:t>
            </w:r>
          </w:p>
          <w:p w14:paraId="1C3958E0" w14:textId="77777777" w:rsidR="00392086" w:rsidRPr="007C4BC9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sz w:val="24"/>
                <w:szCs w:val="24"/>
              </w:rPr>
              <w:t>[FunctieAdministrator]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,</w:t>
            </w:r>
          </w:p>
          <w:p w14:paraId="7A39DC31" w14:textId="5BB02AFD" w:rsidR="00D8646D" w:rsidRPr="007C4BC9" w:rsidRDefault="00392086" w:rsidP="00392086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b/>
                <w:bCs/>
                <w:sz w:val="24"/>
                <w:szCs w:val="24"/>
              </w:rPr>
              <w:t>[Administrator]</w:t>
            </w:r>
          </w:p>
        </w:tc>
      </w:tr>
      <w:tr w:rsidR="00D8646D" w:rsidRPr="007C4BC9" w14:paraId="76323E84" w14:textId="77777777" w:rsidTr="00044152">
        <w:tc>
          <w:tcPr>
            <w:tcW w:w="4927" w:type="dxa"/>
            <w:shd w:val="clear" w:color="auto" w:fill="auto"/>
          </w:tcPr>
          <w:p w14:paraId="45EDF3A1" w14:textId="77777777" w:rsidR="002067E6" w:rsidRPr="007C4BC9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54A845BF" w14:textId="77777777" w:rsidR="002067E6" w:rsidRPr="007C4BC9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56889D8E" w14:textId="77777777" w:rsidR="002067E6" w:rsidRPr="007C4BC9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52114360" w14:textId="77777777" w:rsidR="002067E6" w:rsidRPr="007C4BC9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B529E33" w14:textId="77777777" w:rsidR="00D8646D" w:rsidRPr="007C4BC9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Unitatea administrativ teritorial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____________</w:t>
            </w:r>
          </w:p>
          <w:p w14:paraId="2B8C130C" w14:textId="77777777" w:rsidR="002067E6" w:rsidRPr="007C4BC9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37C38B67" w14:textId="77777777" w:rsidR="00D8646D" w:rsidRPr="007C4BC9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Jude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t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ul C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l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a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ra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u w:color="00B050"/>
                <w:lang w:val="ro-RO"/>
              </w:rPr>
              <w:t>s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i</w:t>
            </w:r>
          </w:p>
          <w:p w14:paraId="63C7B24D" w14:textId="77777777" w:rsidR="002067E6" w:rsidRPr="007C4BC9" w:rsidRDefault="002067E6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7F10238A" w14:textId="1BD8386C" w:rsidR="00D8646D" w:rsidRPr="007C4BC9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Nr. </w:t>
            </w:r>
            <w:r w:rsidR="00193428"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i</w:t>
            </w: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nregistrare_______</w:t>
            </w:r>
            <w:r w:rsidR="00C541C2"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 xml:space="preserve"> din data ____________</w:t>
            </w:r>
          </w:p>
          <w:p w14:paraId="293050BB" w14:textId="77777777" w:rsidR="00D8646D" w:rsidRPr="007C4BC9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  <w:p w14:paraId="3D95E97B" w14:textId="77777777" w:rsidR="00D8646D" w:rsidRPr="007C4BC9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  <w:r w:rsidRPr="007C4BC9"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  <w:t>SECRETAR,</w:t>
            </w:r>
          </w:p>
        </w:tc>
        <w:tc>
          <w:tcPr>
            <w:tcW w:w="4927" w:type="dxa"/>
            <w:shd w:val="clear" w:color="auto" w:fill="auto"/>
          </w:tcPr>
          <w:p w14:paraId="3B2ADB77" w14:textId="77777777" w:rsidR="00D8646D" w:rsidRPr="007C4BC9" w:rsidRDefault="00D8646D" w:rsidP="00044152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ro-RO"/>
              </w:rPr>
            </w:pPr>
          </w:p>
        </w:tc>
      </w:tr>
    </w:tbl>
    <w:p w14:paraId="00954970" w14:textId="77777777" w:rsidR="00CD2B83" w:rsidRPr="002067E6" w:rsidRDefault="00CD2B83" w:rsidP="002067E6">
      <w:pPr>
        <w:spacing w:after="0" w:line="240" w:lineRule="auto"/>
        <w:jc w:val="both"/>
        <w:rPr>
          <w:rFonts w:ascii="Times New Roman" w:hAnsi="Times New Roman"/>
          <w:noProof/>
          <w:sz w:val="20"/>
          <w:szCs w:val="20"/>
          <w:lang w:val="ro-RO"/>
        </w:rPr>
      </w:pPr>
      <w:r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sz w:val="24"/>
          <w:szCs w:val="24"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7C4BC9">
        <w:rPr>
          <w:rFonts w:ascii="Times New Roman" w:hAnsi="Times New Roman"/>
          <w:noProof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</w:r>
      <w:r w:rsidRPr="002067E6">
        <w:rPr>
          <w:rFonts w:ascii="Times New Roman" w:hAnsi="Times New Roman"/>
          <w:noProof/>
          <w:sz w:val="20"/>
          <w:szCs w:val="20"/>
          <w:lang w:val="ro-RO"/>
        </w:rPr>
        <w:tab/>
        <w:t xml:space="preserve">       </w:t>
      </w:r>
    </w:p>
    <w:sectPr w:rsidR="00CD2B83" w:rsidRPr="002067E6" w:rsidSect="00CD2B83">
      <w:pgSz w:w="11906" w:h="16838" w:code="9"/>
      <w:pgMar w:top="1134" w:right="1134" w:bottom="1134" w:left="1134" w:header="0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05E62"/>
    <w:multiLevelType w:val="hybridMultilevel"/>
    <w:tmpl w:val="1A8CE09A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6212BB"/>
    <w:multiLevelType w:val="hybridMultilevel"/>
    <w:tmpl w:val="78C8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D6F9D"/>
    <w:multiLevelType w:val="hybridMultilevel"/>
    <w:tmpl w:val="70D296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1C3"/>
    <w:multiLevelType w:val="hybridMultilevel"/>
    <w:tmpl w:val="603EA4FE"/>
    <w:lvl w:ilvl="0" w:tplc="1BBC4506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61DEC"/>
    <w:multiLevelType w:val="hybridMultilevel"/>
    <w:tmpl w:val="4140AC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DF2"/>
    <w:rsid w:val="000178A4"/>
    <w:rsid w:val="00025165"/>
    <w:rsid w:val="00044152"/>
    <w:rsid w:val="0010304E"/>
    <w:rsid w:val="00137842"/>
    <w:rsid w:val="00193428"/>
    <w:rsid w:val="001E26AD"/>
    <w:rsid w:val="001E6BD8"/>
    <w:rsid w:val="002067E6"/>
    <w:rsid w:val="00227848"/>
    <w:rsid w:val="0024373B"/>
    <w:rsid w:val="002B077E"/>
    <w:rsid w:val="002F5996"/>
    <w:rsid w:val="00310C15"/>
    <w:rsid w:val="00392086"/>
    <w:rsid w:val="003E67FA"/>
    <w:rsid w:val="004C599B"/>
    <w:rsid w:val="004C7E7F"/>
    <w:rsid w:val="005A70D0"/>
    <w:rsid w:val="00615B2D"/>
    <w:rsid w:val="00633E37"/>
    <w:rsid w:val="00655719"/>
    <w:rsid w:val="006A7BCC"/>
    <w:rsid w:val="00723EA4"/>
    <w:rsid w:val="0073236F"/>
    <w:rsid w:val="00776EF4"/>
    <w:rsid w:val="0079157B"/>
    <w:rsid w:val="00797381"/>
    <w:rsid w:val="007C3CDF"/>
    <w:rsid w:val="007C4BC9"/>
    <w:rsid w:val="008B1029"/>
    <w:rsid w:val="00972019"/>
    <w:rsid w:val="00983450"/>
    <w:rsid w:val="00995C00"/>
    <w:rsid w:val="00AF3C59"/>
    <w:rsid w:val="00B03DF2"/>
    <w:rsid w:val="00B16A30"/>
    <w:rsid w:val="00B47008"/>
    <w:rsid w:val="00B935AB"/>
    <w:rsid w:val="00B96427"/>
    <w:rsid w:val="00C541C2"/>
    <w:rsid w:val="00C63262"/>
    <w:rsid w:val="00C82E7B"/>
    <w:rsid w:val="00CB44A3"/>
    <w:rsid w:val="00CD2B83"/>
    <w:rsid w:val="00D41B35"/>
    <w:rsid w:val="00D8646D"/>
    <w:rsid w:val="00DA422B"/>
    <w:rsid w:val="00DB6E5E"/>
    <w:rsid w:val="00DD334A"/>
    <w:rsid w:val="00E2365C"/>
    <w:rsid w:val="00E71F9B"/>
    <w:rsid w:val="00FA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6632B"/>
  <w15:chartTrackingRefBased/>
  <w15:docId w15:val="{0678696B-CD8E-480E-B707-A2D64C6A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D2B83"/>
    <w:rPr>
      <w:sz w:val="22"/>
      <w:szCs w:val="22"/>
      <w:lang w:val="ro-RO"/>
    </w:rPr>
  </w:style>
  <w:style w:type="paragraph" w:styleId="ListParagraph">
    <w:name w:val="List Paragraph"/>
    <w:basedOn w:val="Normal"/>
    <w:uiPriority w:val="34"/>
    <w:qFormat/>
    <w:rsid w:val="00655719"/>
    <w:pPr>
      <w:ind w:left="720"/>
      <w:contextualSpacing/>
    </w:pPr>
  </w:style>
  <w:style w:type="table" w:styleId="TableGrid">
    <w:name w:val="Table Grid"/>
    <w:basedOn w:val="TableNormal"/>
    <w:uiPriority w:val="39"/>
    <w:rsid w:val="00D86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A7BCC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link w:val="NoSpacing"/>
    <w:uiPriority w:val="1"/>
    <w:rsid w:val="00392086"/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\contract%20de%20arenda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A8CC6-9316-44A7-AE2A-21739965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contract de arendare.dot</Template>
  <TotalTime>1098</TotalTime>
  <Pages>4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vicosx12</dc:creator>
  <cp:keywords/>
  <dc:description/>
  <cp:lastModifiedBy>Vilciu Constantin</cp:lastModifiedBy>
  <cp:revision>35</cp:revision>
  <cp:lastPrinted>2018-10-18T08:12:00Z</cp:lastPrinted>
  <dcterms:created xsi:type="dcterms:W3CDTF">2018-10-18T10:51:00Z</dcterms:created>
  <dcterms:modified xsi:type="dcterms:W3CDTF">2020-10-23T10:04:00Z</dcterms:modified>
</cp:coreProperties>
</file>