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NumeFirma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RegCom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Adresa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NumeFirma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Adresa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RegCom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Dna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proofErr w:type="spellEnd"/>
      <w:proofErr w:type="gramStart"/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proofErr w:type="gramEnd"/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posesorul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buletinului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rţii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) de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identitate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seria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4FB14C84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</w:t>
      </w:r>
      <w:proofErr w:type="spellStart"/>
      <w:r w:rsidR="00227848">
        <w:rPr>
          <w:b/>
          <w:bCs/>
        </w:rPr>
        <w:t>SuprafataContract</w:t>
      </w:r>
      <w:proofErr w:type="spellEnd"/>
      <w:r w:rsidR="00227848">
        <w:rPr>
          <w:b/>
          <w:bCs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Act </w:t>
            </w:r>
            <w:proofErr w:type="spellStart"/>
            <w:r>
              <w:rPr>
                <w:b/>
                <w:bCs/>
              </w:rPr>
              <w:t>Proprietate</w:t>
            </w:r>
            <w:proofErr w:type="spellEnd"/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  <w:proofErr w:type="spellEnd"/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  <w:proofErr w:type="spellEnd"/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  <w:proofErr w:type="spellEnd"/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Vecini</w:t>
            </w:r>
            <w:proofErr w:type="spellEnd"/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</w:rPr>
              <w:t>SuprafT</w:t>
            </w:r>
            <w:proofErr w:type="spellEnd"/>
            <w:r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FFC6BCA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Daca mostenitorii doresc incetarea contractului dupa decesul arendatorului acesta se poate face dupa incheierea anului agricol in curs.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509CE32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4381D4C" w14:textId="495EF13B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noProof/>
          <w:sz w:val="20"/>
          <w:szCs w:val="20"/>
          <w:lang w:val="ro-RO"/>
        </w:rPr>
        <w:t>[DATACONTRACT]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trei exemplare originale.</w:t>
      </w:r>
    </w:p>
    <w:p w14:paraId="17C8AAE1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900C68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764"/>
      </w:tblGrid>
      <w:tr w:rsidR="00193428" w:rsidRPr="00044152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77777777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proofErr w:type="spellStart"/>
            <w:r w:rsidR="00227848">
              <w:rPr>
                <w:b/>
                <w:bCs/>
              </w:rPr>
              <w:t>NumeArendator</w:t>
            </w:r>
            <w:proofErr w:type="spellEnd"/>
            <w:r>
              <w:rPr>
                <w:b/>
                <w:bCs/>
              </w:rPr>
              <w:t>]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6F96A0A2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009D5E24" w14:textId="77777777" w:rsidR="00227848" w:rsidRPr="00044152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14:paraId="30314526" w14:textId="77777777" w:rsidR="00D8646D" w:rsidRPr="00044152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proofErr w:type="spellEnd"/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="Times New Roman" w:hAnsi="Times New Roman"/>
                <w:sz w:val="20"/>
                <w:szCs w:val="20"/>
              </w:rPr>
              <w:t>FunctieAdministrator</w:t>
            </w:r>
            <w:proofErr w:type="spellEnd"/>
            <w:r w:rsidRPr="00A43635">
              <w:rPr>
                <w:rFonts w:ascii="Times New Roman" w:hAnsi="Times New Roman"/>
                <w:sz w:val="20"/>
                <w:szCs w:val="20"/>
              </w:rPr>
              <w:t>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4A845BF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6889D8E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14C63"/>
    <w:rsid w:val="0033537D"/>
    <w:rsid w:val="0039208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A7BCC"/>
    <w:rsid w:val="006C5516"/>
    <w:rsid w:val="0074653F"/>
    <w:rsid w:val="0079157B"/>
    <w:rsid w:val="00797381"/>
    <w:rsid w:val="00891A16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8646D"/>
    <w:rsid w:val="00DA422B"/>
    <w:rsid w:val="00DF0C72"/>
    <w:rsid w:val="00E2365C"/>
    <w:rsid w:val="00E71F9B"/>
    <w:rsid w:val="00EA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1197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46</cp:revision>
  <cp:lastPrinted>2018-10-18T08:12:00Z</cp:lastPrinted>
  <dcterms:created xsi:type="dcterms:W3CDTF">2018-10-18T10:51:00Z</dcterms:created>
  <dcterms:modified xsi:type="dcterms:W3CDTF">2021-09-24T14:47:00Z</dcterms:modified>
</cp:coreProperties>
</file>