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[NumeFirma]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[Adresa]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[RegCom]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l/Dna</w:t>
      </w:r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 w:rsidR="00025165" w:rsidRPr="00DF0C72">
        <w:rPr>
          <w:rFonts w:ascii="Times New Roman" w:hAnsi="Times New Roman"/>
          <w:bCs/>
          <w:sz w:val="20"/>
          <w:szCs w:val="20"/>
        </w:rPr>
        <w:t>posesorul buletinului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r w:rsidR="00025165" w:rsidRPr="00DF0C72">
        <w:rPr>
          <w:rFonts w:ascii="Times New Roman" w:hAnsi="Times New Roman"/>
          <w:bCs/>
          <w:sz w:val="20"/>
          <w:szCs w:val="20"/>
        </w:rPr>
        <w:t>rţii) de identitate seria [</w:t>
      </w:r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22419788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reia dintre persoanele 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9,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4,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  <w:shd w:val="clear" w:color="auto" w:fill="auto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28AD5FA3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[INREGISTRAT_LA</w:t>
            </w:r>
            <w:r w:rsidR="00E27BE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0AEEDA4C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</w:tc>
        <w:tc>
          <w:tcPr>
            <w:tcW w:w="4769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25585E50" w14:textId="77777777" w:rsidR="00673B4C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5270D63B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D811A57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EE5E421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3110F46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6E5D96E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E7A760B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C1EB7E9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932731A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32123C1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A645CB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500E560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68DB42E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93712DB" w14:textId="77777777" w:rsidR="00673B4C" w:rsidRDefault="00673B4C" w:rsidP="00673B4C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4900F49F" w14:textId="77777777" w:rsidR="00DB7786" w:rsidRDefault="00DB7786" w:rsidP="00673B4C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7BDA292C" w14:textId="77777777" w:rsidR="00DB7786" w:rsidRDefault="00DB7786" w:rsidP="00673B4C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20DB1A5A" w14:textId="71D5E24F" w:rsidR="00673B4C" w:rsidRDefault="00673B4C" w:rsidP="00673B4C">
      <w:pPr>
        <w:pStyle w:val="NormalWeb"/>
        <w:spacing w:before="0" w:beforeAutospacing="0" w:after="0" w:afterAutospacing="0"/>
        <w:rPr>
          <w:sz w:val="28"/>
          <w:szCs w:val="28"/>
          <w:lang w:val="ro-RO"/>
        </w:rPr>
      </w:pPr>
      <w:r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5EB4BA" wp14:editId="5E7962F3">
                <wp:simplePos x="0" y="0"/>
                <wp:positionH relativeFrom="column">
                  <wp:posOffset>813435</wp:posOffset>
                </wp:positionH>
                <wp:positionV relativeFrom="paragraph">
                  <wp:posOffset>106045</wp:posOffset>
                </wp:positionV>
                <wp:extent cx="3895090" cy="323850"/>
                <wp:effectExtent l="0" t="0" r="635" b="0"/>
                <wp:wrapNone/>
                <wp:docPr id="143521102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090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AF9A55" w14:textId="0B724AA1" w:rsidR="00673B4C" w:rsidRPr="00B52AED" w:rsidRDefault="00673B4C" w:rsidP="00673B4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[</w:t>
                            </w:r>
                            <w:r w:rsidR="00FB3783" w:rsidRPr="00FB378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NUMEFIRMA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EB4B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64.05pt;margin-top:8.35pt;width:306.7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" stroked="f">
                <v:fill opacity="0"/>
                <v:textbox>
                  <w:txbxContent>
                    <w:p w14:paraId="6EAF9A55" w14:textId="0B724AA1" w:rsidR="00673B4C" w:rsidRPr="00B52AED" w:rsidRDefault="00673B4C" w:rsidP="00673B4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[</w:t>
                      </w:r>
                      <w:r w:rsidR="00FB3783" w:rsidRPr="00FB378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NUMEFIRMA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108EAA6B" w14:textId="77777777" w:rsidR="00673B4C" w:rsidRPr="00B96578" w:rsidRDefault="00673B4C" w:rsidP="00673B4C">
      <w:pPr>
        <w:pStyle w:val="NoSpacing"/>
        <w:spacing w:line="264" w:lineRule="auto"/>
        <w:ind w:right="-1"/>
        <w:rPr>
          <w:rFonts w:ascii="Times New Roman" w:hAnsi="Times New Roman"/>
          <w:noProof/>
          <w:sz w:val="26"/>
          <w:szCs w:val="26"/>
          <w:u w:val="single"/>
        </w:rPr>
      </w:pPr>
      <w:r w:rsidRPr="00B96578">
        <w:rPr>
          <w:rFonts w:ascii="Times New Roman" w:hAnsi="Times New Roman"/>
          <w:noProof/>
          <w:sz w:val="26"/>
          <w:szCs w:val="26"/>
        </w:rPr>
        <w:t>SC/</w:t>
      </w:r>
      <w:r w:rsidRPr="00B96578">
        <w:rPr>
          <w:rFonts w:ascii="Times New Roman" w:hAnsi="Times New Roman"/>
          <w:strike/>
          <w:noProof/>
          <w:sz w:val="26"/>
          <w:szCs w:val="26"/>
        </w:rPr>
        <w:t>PFA</w:t>
      </w:r>
      <w:r w:rsidRPr="00B96578">
        <w:rPr>
          <w:rFonts w:ascii="Times New Roman" w:hAnsi="Times New Roman"/>
          <w:noProof/>
          <w:sz w:val="26"/>
          <w:szCs w:val="26"/>
        </w:rPr>
        <w:t>/</w:t>
      </w:r>
      <w:r w:rsidRPr="00B96578">
        <w:rPr>
          <w:rFonts w:ascii="Times New Roman" w:hAnsi="Times New Roman"/>
          <w:strike/>
          <w:noProof/>
          <w:sz w:val="26"/>
          <w:szCs w:val="26"/>
        </w:rPr>
        <w:t>II</w:t>
      </w:r>
      <w:r w:rsidRPr="00B96578">
        <w:rPr>
          <w:rFonts w:ascii="Times New Roman" w:hAnsi="Times New Roman"/>
          <w:noProof/>
          <w:sz w:val="26"/>
          <w:szCs w:val="26"/>
        </w:rPr>
        <w:t xml:space="preserve"> </w:t>
      </w:r>
      <w:r>
        <w:rPr>
          <w:rFonts w:ascii="Times New Roman" w:hAnsi="Times New Roman"/>
          <w:noProof/>
          <w:sz w:val="26"/>
          <w:szCs w:val="26"/>
        </w:rPr>
        <w:t>_______________________________________</w:t>
      </w:r>
    </w:p>
    <w:p w14:paraId="4C2C756E" w14:textId="02D88B2E" w:rsidR="00673B4C" w:rsidRPr="00B96578" w:rsidRDefault="00673B4C" w:rsidP="00673B4C">
      <w:pPr>
        <w:pStyle w:val="NoSpacing"/>
        <w:spacing w:line="264" w:lineRule="auto"/>
        <w:ind w:right="-1"/>
        <w:rPr>
          <w:rFonts w:ascii="Times New Roman" w:hAnsi="Times New Roman"/>
          <w:noProof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4840FF" wp14:editId="3F999AE8">
                <wp:simplePos x="0" y="0"/>
                <wp:positionH relativeFrom="column">
                  <wp:posOffset>356235</wp:posOffset>
                </wp:positionH>
                <wp:positionV relativeFrom="paragraph">
                  <wp:posOffset>111760</wp:posOffset>
                </wp:positionV>
                <wp:extent cx="2066925" cy="323850"/>
                <wp:effectExtent l="0" t="0" r="0" b="0"/>
                <wp:wrapNone/>
                <wp:docPr id="42804208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45791" w14:textId="41421298" w:rsidR="00673B4C" w:rsidRPr="00DB7786" w:rsidRDefault="00673B4C" w:rsidP="00673B4C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[C</w:t>
                            </w:r>
                            <w:r w:rsidR="00FB378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IF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840FF" id="Text Box 8" o:spid="_x0000_s1027" type="#_x0000_t202" style="position:absolute;margin-left:28.05pt;margin-top:8.8pt;width:162.7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" stroked="f">
                <v:fill opacity="0"/>
                <v:textbox>
                  <w:txbxContent>
                    <w:p w14:paraId="36E45791" w14:textId="41421298" w:rsidR="00673B4C" w:rsidRPr="00DB7786" w:rsidRDefault="00673B4C" w:rsidP="00673B4C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[C</w:t>
                      </w:r>
                      <w:r w:rsidR="00FB378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IF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60A1DD64" w14:textId="77777777" w:rsidR="00673B4C" w:rsidRPr="00B96578" w:rsidRDefault="00673B4C" w:rsidP="00673B4C">
      <w:pPr>
        <w:pStyle w:val="NoSpacing"/>
        <w:spacing w:line="264" w:lineRule="auto"/>
        <w:ind w:right="-1"/>
        <w:rPr>
          <w:rFonts w:ascii="Times New Roman" w:hAnsi="Times New Roman"/>
          <w:noProof/>
          <w:sz w:val="26"/>
          <w:szCs w:val="26"/>
          <w:u w:val="single"/>
        </w:rPr>
      </w:pPr>
      <w:r w:rsidRPr="00B96578">
        <w:rPr>
          <w:rFonts w:ascii="Times New Roman" w:hAnsi="Times New Roman"/>
          <w:noProof/>
          <w:sz w:val="26"/>
          <w:szCs w:val="26"/>
        </w:rPr>
        <w:t>CU</w:t>
      </w:r>
      <w:r w:rsidRPr="005024E0">
        <w:rPr>
          <w:rFonts w:ascii="Times New Roman" w:hAnsi="Times New Roman"/>
          <w:noProof/>
          <w:sz w:val="26"/>
          <w:szCs w:val="26"/>
        </w:rPr>
        <w:t>I</w:t>
      </w:r>
      <w:r w:rsidRPr="00E87215">
        <w:rPr>
          <w:rFonts w:ascii="Times New Roman" w:hAnsi="Times New Roman"/>
          <w:noProof/>
          <w:sz w:val="26"/>
          <w:szCs w:val="26"/>
        </w:rPr>
        <w:t xml:space="preserve"> __________________________</w:t>
      </w:r>
    </w:p>
    <w:p w14:paraId="3CB73CC4" w14:textId="77777777" w:rsidR="00673B4C" w:rsidRDefault="00673B4C" w:rsidP="00673B4C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</w:p>
    <w:p w14:paraId="72592772" w14:textId="77777777" w:rsidR="00673B4C" w:rsidRPr="009C691E" w:rsidRDefault="00673B4C" w:rsidP="00673B4C">
      <w:pPr>
        <w:spacing w:line="480" w:lineRule="auto"/>
        <w:rPr>
          <w:sz w:val="16"/>
          <w:szCs w:val="16"/>
          <w:lang w:val="pt-BR"/>
        </w:rPr>
      </w:pPr>
    </w:p>
    <w:p w14:paraId="6981EDB7" w14:textId="77777777" w:rsidR="00DB7786" w:rsidRPr="00DB7786" w:rsidRDefault="00DB7786" w:rsidP="00DB7786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DB7786">
        <w:rPr>
          <w:rFonts w:ascii="Times New Roman" w:hAnsi="Times New Roman"/>
          <w:color w:val="000000"/>
          <w:sz w:val="26"/>
          <w:szCs w:val="26"/>
        </w:rPr>
        <w:t>C</w:t>
      </w:r>
      <w:r w:rsidRPr="00DB7786">
        <w:rPr>
          <w:rFonts w:ascii="Times New Roman" w:hAnsi="Times New Roman"/>
          <w:color w:val="000000"/>
          <w:sz w:val="26"/>
          <w:szCs w:val="26"/>
          <w:lang w:val="ro-RO"/>
        </w:rPr>
        <w:t>Ă</w:t>
      </w:r>
      <w:r w:rsidRPr="00DB7786">
        <w:rPr>
          <w:rFonts w:ascii="Times New Roman" w:hAnsi="Times New Roman"/>
          <w:color w:val="000000"/>
          <w:sz w:val="26"/>
          <w:szCs w:val="26"/>
        </w:rPr>
        <w:t>TRE,</w:t>
      </w:r>
    </w:p>
    <w:p w14:paraId="1C6B5CA2" w14:textId="77777777" w:rsidR="00673B4C" w:rsidRPr="00DB7786" w:rsidRDefault="00673B4C" w:rsidP="00DB7786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 w:rsidRPr="00DB7786">
        <w:rPr>
          <w:rFonts w:ascii="Times New Roman" w:hAnsi="Times New Roman"/>
          <w:b/>
          <w:color w:val="000000"/>
          <w:sz w:val="26"/>
          <w:szCs w:val="26"/>
        </w:rPr>
        <w:t xml:space="preserve">             PRIMĂRIA COMUNEI M</w:t>
      </w:r>
      <w:hyperlink r:id="rId6" w:history="1">
        <w:r w:rsidRPr="00DB7786">
          <w:rPr>
            <w:rFonts w:ascii="Times New Roman" w:hAnsi="Times New Roman"/>
            <w:b/>
            <w:bCs/>
            <w:color w:val="000000"/>
            <w:sz w:val="26"/>
            <w:szCs w:val="26"/>
            <w:shd w:val="clear" w:color="auto" w:fill="FFFFFF"/>
          </w:rPr>
          <w:t>Â</w:t>
        </w:r>
      </w:hyperlink>
      <w:hyperlink r:id="rId7" w:history="1"/>
      <w:r w:rsidRPr="00DB7786">
        <w:rPr>
          <w:rFonts w:ascii="Times New Roman" w:hAnsi="Times New Roman"/>
          <w:b/>
          <w:color w:val="000000"/>
          <w:sz w:val="26"/>
          <w:szCs w:val="26"/>
        </w:rPr>
        <w:t>NĂSTIREA, JUDEȚUL CĂLĂRAȘI</w:t>
      </w:r>
    </w:p>
    <w:p w14:paraId="5DCD7FBA" w14:textId="07E822FB" w:rsidR="00673B4C" w:rsidRPr="007F352D" w:rsidRDefault="00673B4C" w:rsidP="00DB7786">
      <w:pPr>
        <w:spacing w:after="0"/>
        <w:rPr>
          <w:b/>
          <w:color w:val="000000"/>
          <w:sz w:val="28"/>
          <w:szCs w:val="28"/>
        </w:rPr>
      </w:pPr>
      <w:r w:rsidRPr="00DB7786">
        <w:rPr>
          <w:rFonts w:ascii="Times New Roman" w:hAnsi="Times New Roman"/>
          <w:b/>
          <w:color w:val="000000"/>
          <w:sz w:val="26"/>
          <w:szCs w:val="26"/>
        </w:rPr>
        <w:tab/>
        <w:t xml:space="preserve"> </w:t>
      </w:r>
      <w:r w:rsidR="00DB778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DB7786">
        <w:rPr>
          <w:rFonts w:ascii="Times New Roman" w:hAnsi="Times New Roman"/>
          <w:b/>
          <w:color w:val="000000"/>
          <w:sz w:val="26"/>
          <w:szCs w:val="26"/>
        </w:rPr>
        <w:t>SECRETARUL COMUNEI M</w:t>
      </w:r>
      <w:hyperlink r:id="rId8" w:history="1">
        <w:r w:rsidRPr="00DB7786">
          <w:rPr>
            <w:rFonts w:ascii="Times New Roman" w:hAnsi="Times New Roman"/>
            <w:b/>
            <w:bCs/>
            <w:color w:val="000000"/>
            <w:sz w:val="26"/>
            <w:szCs w:val="26"/>
            <w:shd w:val="clear" w:color="auto" w:fill="FFFFFF"/>
          </w:rPr>
          <w:t>Â</w:t>
        </w:r>
      </w:hyperlink>
      <w:r w:rsidRPr="00DB7786">
        <w:rPr>
          <w:rFonts w:ascii="Times New Roman" w:hAnsi="Times New Roman"/>
          <w:b/>
          <w:color w:val="000000"/>
          <w:sz w:val="26"/>
          <w:szCs w:val="26"/>
        </w:rPr>
        <w:t>NĂSTIREA</w:t>
      </w:r>
    </w:p>
    <w:p w14:paraId="249021C4" w14:textId="77777777" w:rsidR="00673B4C" w:rsidRDefault="00673B4C" w:rsidP="00DB7786">
      <w:pPr>
        <w:jc w:val="both"/>
        <w:rPr>
          <w:color w:val="000000"/>
          <w:sz w:val="28"/>
          <w:szCs w:val="28"/>
        </w:rPr>
      </w:pPr>
    </w:p>
    <w:p w14:paraId="486C0FFA" w14:textId="5A58130D" w:rsidR="00673B4C" w:rsidRPr="00E330F6" w:rsidRDefault="00673B4C" w:rsidP="00673B4C">
      <w:pPr>
        <w:jc w:val="both"/>
        <w:rPr>
          <w:color w:val="000000"/>
          <w:sz w:val="36"/>
          <w:szCs w:val="36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27988" wp14:editId="4080FD50">
                <wp:simplePos x="0" y="0"/>
                <wp:positionH relativeFrom="column">
                  <wp:posOffset>2299335</wp:posOffset>
                </wp:positionH>
                <wp:positionV relativeFrom="paragraph">
                  <wp:posOffset>302895</wp:posOffset>
                </wp:positionV>
                <wp:extent cx="3895090" cy="323850"/>
                <wp:effectExtent l="0" t="0" r="635" b="0"/>
                <wp:wrapNone/>
                <wp:docPr id="118587345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090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E68438" w14:textId="4C41D146" w:rsidR="00673B4C" w:rsidRPr="00DB7786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</w:t>
                            </w:r>
                            <w:r w:rsidR="001D7C4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NUMEFIRMA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27988" id="Text Box 7" o:spid="_x0000_s1028" type="#_x0000_t202" style="position:absolute;left:0;text-align:left;margin-left:181.05pt;margin-top:23.85pt;width:306.7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" stroked="f">
                <v:fill opacity="0"/>
                <v:textbox>
                  <w:txbxContent>
                    <w:p w14:paraId="2FE68438" w14:textId="4C41D146" w:rsidR="00673B4C" w:rsidRPr="00DB7786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</w:t>
                      </w:r>
                      <w:r w:rsidR="001D7C4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NUMEFIRMA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74ADD75D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Prin prezenta vă comunicăm că </w:t>
      </w:r>
      <w:r w:rsidRPr="00DB7786">
        <w:rPr>
          <w:rFonts w:ascii="Times New Roman" w:hAnsi="Times New Roman"/>
          <w:noProof/>
          <w:sz w:val="28"/>
          <w:szCs w:val="28"/>
        </w:rPr>
        <w:t>____________________________________________</w:t>
      </w:r>
      <w:r w:rsidRPr="00DB7786">
        <w:rPr>
          <w:rFonts w:ascii="Times New Roman" w:hAnsi="Times New Roman"/>
          <w:noProof/>
          <w:sz w:val="28"/>
          <w:szCs w:val="28"/>
          <w:u w:val="single"/>
        </w:rPr>
        <w:t>,</w:t>
      </w:r>
      <w:r w:rsidRPr="00DB778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C2BFA0E" w14:textId="156F858B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18"/>
          <w:szCs w:val="18"/>
        </w:rPr>
      </w:pPr>
      <w:r w:rsidRPr="00DB7786">
        <w:rPr>
          <w:rFonts w:ascii="Times New Roman" w:hAnsi="Times New Roman"/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2D6332" wp14:editId="20F94241">
                <wp:simplePos x="0" y="0"/>
                <wp:positionH relativeFrom="column">
                  <wp:posOffset>4518660</wp:posOffset>
                </wp:positionH>
                <wp:positionV relativeFrom="paragraph">
                  <wp:posOffset>121285</wp:posOffset>
                </wp:positionV>
                <wp:extent cx="1762760" cy="236855"/>
                <wp:effectExtent l="0" t="0" r="8890" b="1270"/>
                <wp:wrapNone/>
                <wp:docPr id="119081467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7C863A" w14:textId="241D1E01" w:rsidR="00673B4C" w:rsidRPr="00B52AED" w:rsidRDefault="00673B4C" w:rsidP="00673B4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[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FUNCTIE</w:t>
                            </w:r>
                            <w:r w:rsidR="001D7C4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ADMINISTRATOR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D6332" id="Text Box 6" o:spid="_x0000_s1029" type="#_x0000_t202" style="position:absolute;left:0;text-align:left;margin-left:355.8pt;margin-top:9.55pt;width:138.8pt;height:1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" stroked="f">
                <v:fill opacity="0"/>
                <v:textbox inset="0,0,0,0">
                  <w:txbxContent>
                    <w:p w14:paraId="607C863A" w14:textId="241D1E01" w:rsidR="00673B4C" w:rsidRPr="00B52AED" w:rsidRDefault="00673B4C" w:rsidP="00673B4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[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FUNCTIE</w:t>
                      </w:r>
                      <w:r w:rsidR="001D7C4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ADMINISTRATOR</w:t>
                      </w:r>
                      <w:r>
                        <w:rPr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DB7786">
        <w:rPr>
          <w:rFonts w:ascii="Times New Roman" w:hAnsi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435AB1" wp14:editId="30A2FE62">
                <wp:simplePos x="0" y="0"/>
                <wp:positionH relativeFrom="column">
                  <wp:posOffset>1356360</wp:posOffset>
                </wp:positionH>
                <wp:positionV relativeFrom="paragraph">
                  <wp:posOffset>121285</wp:posOffset>
                </wp:positionV>
                <wp:extent cx="2057400" cy="236855"/>
                <wp:effectExtent l="0" t="0" r="0" b="1270"/>
                <wp:wrapNone/>
                <wp:docPr id="176802424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682F54" w14:textId="651E689D" w:rsidR="00673B4C" w:rsidRPr="00DB7786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</w:t>
                            </w:r>
                            <w:r w:rsidR="001D7C4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ADMINISTRATOR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435AB1" id="Text Box 5" o:spid="_x0000_s1030" type="#_x0000_t202" style="position:absolute;left:0;text-align:left;margin-left:106.8pt;margin-top:9.55pt;width:162pt;height:1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" stroked="f">
                <v:fill opacity="0"/>
                <v:textbox inset="0,0,0,0">
                  <w:txbxContent>
                    <w:p w14:paraId="52682F54" w14:textId="651E689D" w:rsidR="00673B4C" w:rsidRPr="00DB7786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</w:t>
                      </w:r>
                      <w:r w:rsidR="001D7C4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ADMINISTRATOR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4E24BAE2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reprezentată  prin ________________________, în calitate de ___________________, </w:t>
      </w:r>
    </w:p>
    <w:p w14:paraId="72225B19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2B0DB69C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solicită  înregistrarea  unui  număr  de  </w:t>
      </w:r>
      <w:r w:rsidRPr="00DB7786">
        <w:rPr>
          <w:rFonts w:ascii="Times New Roman" w:hAnsi="Times New Roman"/>
          <w:color w:val="000000"/>
          <w:sz w:val="28"/>
          <w:szCs w:val="28"/>
          <w:u w:val="single"/>
        </w:rPr>
        <w:t xml:space="preserve">     1      </w:t>
      </w:r>
      <w:r w:rsidRPr="00DB7786">
        <w:rPr>
          <w:rFonts w:ascii="Times New Roman" w:hAnsi="Times New Roman"/>
          <w:color w:val="000000"/>
          <w:sz w:val="28"/>
          <w:szCs w:val="28"/>
        </w:rPr>
        <w:t xml:space="preserve">   contracte   de   arendare  a  următorilor</w:t>
      </w:r>
    </w:p>
    <w:p w14:paraId="48234122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0B86939D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proprietari / utilizatori de teren :</w:t>
      </w:r>
    </w:p>
    <w:p w14:paraId="44D9B4D8" w14:textId="2493177C" w:rsidR="00673B4C" w:rsidRPr="00DB7786" w:rsidRDefault="00B54AC8" w:rsidP="00673B4C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DB7786">
        <w:rPr>
          <w:rFonts w:ascii="Times New Roman" w:hAnsi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FB16DD" wp14:editId="6D820565">
                <wp:simplePos x="0" y="0"/>
                <wp:positionH relativeFrom="column">
                  <wp:posOffset>4050030</wp:posOffset>
                </wp:positionH>
                <wp:positionV relativeFrom="paragraph">
                  <wp:posOffset>199390</wp:posOffset>
                </wp:positionV>
                <wp:extent cx="1066800" cy="236855"/>
                <wp:effectExtent l="7620" t="0" r="1905" b="1270"/>
                <wp:wrapNone/>
                <wp:docPr id="116405139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EFA24" w14:textId="78FA5E27" w:rsidR="00673B4C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</w:t>
                            </w:r>
                            <w:r w:rsidR="001D7C4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SUPRAFT]</w:t>
                            </w:r>
                          </w:p>
                          <w:p w14:paraId="1B01F946" w14:textId="77777777" w:rsidR="001D7C47" w:rsidRPr="00B52AED" w:rsidRDefault="001D7C47" w:rsidP="00673B4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B16DD" id="Text Box 4" o:spid="_x0000_s1031" type="#_x0000_t202" style="position:absolute;left:0;text-align:left;margin-left:318.9pt;margin-top:15.7pt;width:84pt;height:18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" stroked="f">
                <v:fill opacity="0"/>
                <v:textbox inset="0,0,.5mm,0">
                  <w:txbxContent>
                    <w:p w14:paraId="6AFEFA24" w14:textId="78FA5E27" w:rsidR="00673B4C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</w:t>
                      </w:r>
                      <w:r w:rsidR="001D7C4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SUPRAFT]</w:t>
                      </w:r>
                    </w:p>
                    <w:p w14:paraId="1B01F946" w14:textId="77777777" w:rsidR="001D7C47" w:rsidRPr="00B52AED" w:rsidRDefault="001D7C47" w:rsidP="00673B4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B7786">
        <w:rPr>
          <w:rFonts w:ascii="Times New Roman" w:hAnsi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8D89A" wp14:editId="3AA48F87">
                <wp:simplePos x="0" y="0"/>
                <wp:positionH relativeFrom="column">
                  <wp:posOffset>356235</wp:posOffset>
                </wp:positionH>
                <wp:positionV relativeFrom="paragraph">
                  <wp:posOffset>189865</wp:posOffset>
                </wp:positionV>
                <wp:extent cx="2876550" cy="236855"/>
                <wp:effectExtent l="0" t="0" r="0" b="1270"/>
                <wp:wrapNone/>
                <wp:docPr id="17376491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F696F4" w14:textId="5E8157F1" w:rsidR="00673B4C" w:rsidRPr="00B52AED" w:rsidRDefault="00673B4C" w:rsidP="00673B4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[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NUME</w:t>
                            </w:r>
                            <w:r w:rsidR="00726DD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ARENDATOR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5400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8D89A" id="Text Box 3" o:spid="_x0000_s1032" type="#_x0000_t202" style="position:absolute;left:0;text-align:left;margin-left:28.05pt;margin-top:14.95pt;width:226.5pt;height:1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" stroked="f">
                <v:fill opacity="0"/>
                <v:textbox inset="1.5mm,0,,0">
                  <w:txbxContent>
                    <w:p w14:paraId="6EF696F4" w14:textId="5E8157F1" w:rsidR="00673B4C" w:rsidRPr="00B52AED" w:rsidRDefault="00673B4C" w:rsidP="00673B4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[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NUME</w:t>
                      </w:r>
                      <w:r w:rsidR="00726DD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ARENDATOR</w:t>
                      </w:r>
                      <w:r>
                        <w:rPr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6EFB8EE5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_________________________________ suprafața _____________ ha;</w:t>
      </w:r>
    </w:p>
    <w:p w14:paraId="43A5CB85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4A7D8F8C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_________________________________ suprafața _____________ ha;</w:t>
      </w:r>
    </w:p>
    <w:p w14:paraId="4DF8CCB8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5CD28708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_________________________________ suprafața _____________ ha;</w:t>
      </w:r>
    </w:p>
    <w:p w14:paraId="13933618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118EF7AF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_________________________________ suprafața _____________ ha;</w:t>
      </w:r>
    </w:p>
    <w:p w14:paraId="34C0BA8F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60C1CC73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_________________________________ suprafața _____________ ha;</w:t>
      </w:r>
    </w:p>
    <w:p w14:paraId="05CD4314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2E930DF0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_________________________________ suprafața _____________ ha;</w:t>
      </w:r>
    </w:p>
    <w:p w14:paraId="5A8A8874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FA1A2EF" w14:textId="77777777" w:rsidR="00673B4C" w:rsidRPr="00DB7786" w:rsidRDefault="00673B4C" w:rsidP="00673B4C">
      <w:pPr>
        <w:pStyle w:val="NormalWeb"/>
        <w:spacing w:before="0" w:beforeAutospacing="0" w:after="0" w:afterAutospacing="0" w:line="480" w:lineRule="auto"/>
        <w:rPr>
          <w:sz w:val="32"/>
          <w:szCs w:val="32"/>
          <w:lang w:val="ro-RO"/>
        </w:rPr>
      </w:pPr>
    </w:p>
    <w:p w14:paraId="00954970" w14:textId="7B6A82CE" w:rsidR="00CD2B83" w:rsidRPr="00DB7786" w:rsidRDefault="00673B4C" w:rsidP="00DB7786">
      <w:pPr>
        <w:pStyle w:val="NormalWeb"/>
        <w:spacing w:before="0" w:beforeAutospacing="0" w:after="0" w:afterAutospacing="0" w:line="480" w:lineRule="auto"/>
        <w:ind w:left="135"/>
        <w:rPr>
          <w:sz w:val="28"/>
          <w:szCs w:val="28"/>
          <w:lang w:val="ro-RO"/>
        </w:rPr>
      </w:pPr>
      <w:r w:rsidRPr="00DB7786">
        <w:rPr>
          <w:noProof/>
          <w:sz w:val="28"/>
          <w:szCs w:val="28"/>
          <w:lang w:val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8A6E40" wp14:editId="2B9ED255">
                <wp:simplePos x="0" y="0"/>
                <wp:positionH relativeFrom="margin">
                  <wp:align>left</wp:align>
                </wp:positionH>
                <wp:positionV relativeFrom="paragraph">
                  <wp:posOffset>414655</wp:posOffset>
                </wp:positionV>
                <wp:extent cx="1238250" cy="236855"/>
                <wp:effectExtent l="0" t="0" r="0" b="0"/>
                <wp:wrapNone/>
                <wp:docPr id="1629286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6EC1C" w14:textId="77777777" w:rsidR="00673B4C" w:rsidRPr="00DB7786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[DATA_DOC]</w:t>
                            </w:r>
                          </w:p>
                        </w:txbxContent>
                      </wps:txbx>
                      <wps:bodyPr rot="0" vert="horz" wrap="square" lIns="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8A6E40" id="Text Box 2" o:spid="_x0000_s1033" type="#_x0000_t202" style="position:absolute;left:0;text-align:left;margin-left:0;margin-top:32.65pt;width:97.5pt;height:18.6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" stroked="f">
                <v:fill opacity="0"/>
                <v:textbox inset="0,0,.5mm,0">
                  <w:txbxContent>
                    <w:p w14:paraId="6D66EC1C" w14:textId="77777777" w:rsidR="00673B4C" w:rsidRPr="00DB7786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[DATA_DOC]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B7786">
        <w:rPr>
          <w:noProof/>
          <w:sz w:val="32"/>
          <w:szCs w:val="32"/>
          <w:lang w:val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B47313" wp14:editId="6103AFC7">
                <wp:simplePos x="0" y="0"/>
                <wp:positionH relativeFrom="column">
                  <wp:posOffset>1832610</wp:posOffset>
                </wp:positionH>
                <wp:positionV relativeFrom="paragraph">
                  <wp:posOffset>410210</wp:posOffset>
                </wp:positionV>
                <wp:extent cx="3714750" cy="236855"/>
                <wp:effectExtent l="0" t="1270" r="0" b="0"/>
                <wp:wrapNone/>
                <wp:docPr id="54327691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23009F" w14:textId="47DF3CD3" w:rsidR="00673B4C" w:rsidRPr="00DB7786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</w:t>
                            </w:r>
                            <w:r w:rsidR="00726DD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NUMEFIRMA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5400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47313" id="Text Box 1" o:spid="_x0000_s1034" type="#_x0000_t202" style="position:absolute;left:0;text-align:left;margin-left:144.3pt;margin-top:32.3pt;width:292.5pt;height:1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" stroked="f">
                <v:fill opacity="0"/>
                <v:textbox inset="1.5mm,0,,0">
                  <w:txbxContent>
                    <w:p w14:paraId="6F23009F" w14:textId="47DF3CD3" w:rsidR="00673B4C" w:rsidRPr="00DB7786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</w:t>
                      </w:r>
                      <w:r w:rsidR="00726DD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NUMEFIRMA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DB7786">
        <w:rPr>
          <w:sz w:val="28"/>
          <w:szCs w:val="28"/>
          <w:lang w:val="ro-RO"/>
        </w:rPr>
        <w:t xml:space="preserve">     DATA,</w:t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  <w:t>ARENDAȘ,</w:t>
      </w:r>
      <w:r w:rsidR="00CD2B83" w:rsidRPr="00DB7786">
        <w:rPr>
          <w:noProof/>
          <w:sz w:val="20"/>
          <w:szCs w:val="20"/>
          <w:lang w:val="ro-RO"/>
        </w:rPr>
        <w:t xml:space="preserve"> </w:t>
      </w:r>
    </w:p>
    <w:sectPr w:rsidR="00CD2B83" w:rsidRPr="00DB7786" w:rsidSect="00673B4C">
      <w:pgSz w:w="11906" w:h="16838" w:code="9"/>
      <w:pgMar w:top="1134" w:right="991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A0E5B"/>
    <w:multiLevelType w:val="hybridMultilevel"/>
    <w:tmpl w:val="3FE6A5A0"/>
    <w:lvl w:ilvl="0" w:tplc="FDD6C78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085414">
    <w:abstractNumId w:val="0"/>
  </w:num>
  <w:num w:numId="2" w16cid:durableId="700395987">
    <w:abstractNumId w:val="1"/>
  </w:num>
  <w:num w:numId="3" w16cid:durableId="1241406730">
    <w:abstractNumId w:val="4"/>
  </w:num>
  <w:num w:numId="4" w16cid:durableId="694229651">
    <w:abstractNumId w:val="5"/>
  </w:num>
  <w:num w:numId="5" w16cid:durableId="998851913">
    <w:abstractNumId w:val="2"/>
  </w:num>
  <w:num w:numId="6" w16cid:durableId="1745495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38C1"/>
    <w:rsid w:val="000F4791"/>
    <w:rsid w:val="0010304E"/>
    <w:rsid w:val="00193428"/>
    <w:rsid w:val="001D7C47"/>
    <w:rsid w:val="002067E6"/>
    <w:rsid w:val="00227848"/>
    <w:rsid w:val="0024373B"/>
    <w:rsid w:val="002D4430"/>
    <w:rsid w:val="002F5996"/>
    <w:rsid w:val="00310C15"/>
    <w:rsid w:val="00313E47"/>
    <w:rsid w:val="00314C63"/>
    <w:rsid w:val="0033537D"/>
    <w:rsid w:val="00392086"/>
    <w:rsid w:val="003A54B6"/>
    <w:rsid w:val="003B23B3"/>
    <w:rsid w:val="003E67FA"/>
    <w:rsid w:val="004C599B"/>
    <w:rsid w:val="004C67B1"/>
    <w:rsid w:val="004C7E7F"/>
    <w:rsid w:val="004E69E7"/>
    <w:rsid w:val="00615B2D"/>
    <w:rsid w:val="00633E37"/>
    <w:rsid w:val="00655719"/>
    <w:rsid w:val="00673B4C"/>
    <w:rsid w:val="006812CD"/>
    <w:rsid w:val="006A7BCC"/>
    <w:rsid w:val="006C5516"/>
    <w:rsid w:val="00726DD9"/>
    <w:rsid w:val="0074653F"/>
    <w:rsid w:val="0079157B"/>
    <w:rsid w:val="00797381"/>
    <w:rsid w:val="00880A91"/>
    <w:rsid w:val="00891A16"/>
    <w:rsid w:val="008A1CBE"/>
    <w:rsid w:val="008B1029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25B93"/>
    <w:rsid w:val="00B47008"/>
    <w:rsid w:val="00B54AC8"/>
    <w:rsid w:val="00B92B26"/>
    <w:rsid w:val="00B935AB"/>
    <w:rsid w:val="00B94E67"/>
    <w:rsid w:val="00B96427"/>
    <w:rsid w:val="00BD6260"/>
    <w:rsid w:val="00C54580"/>
    <w:rsid w:val="00C5577A"/>
    <w:rsid w:val="00C57A45"/>
    <w:rsid w:val="00C63262"/>
    <w:rsid w:val="00CA45BB"/>
    <w:rsid w:val="00CB44A3"/>
    <w:rsid w:val="00CD2B83"/>
    <w:rsid w:val="00D6446D"/>
    <w:rsid w:val="00D82E35"/>
    <w:rsid w:val="00D8646D"/>
    <w:rsid w:val="00DA422B"/>
    <w:rsid w:val="00DB7786"/>
    <w:rsid w:val="00DF0C72"/>
    <w:rsid w:val="00E2365C"/>
    <w:rsid w:val="00E27BE4"/>
    <w:rsid w:val="00E71F9B"/>
    <w:rsid w:val="00EA7748"/>
    <w:rsid w:val="00FB3783"/>
    <w:rsid w:val="00FE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  <w:style w:type="paragraph" w:styleId="NormalWeb">
    <w:name w:val="Normal (Web)"/>
    <w:basedOn w:val="Normal"/>
    <w:rsid w:val="00673B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bnews.ro/editorial/327-cand-si-de-ce-scriem-cu-a-in-loc-de-i" TargetMode="External"/><Relationship Id="rId3" Type="http://schemas.openxmlformats.org/officeDocument/2006/relationships/styles" Target="styles.xml"/><Relationship Id="rId7" Type="http://schemas.openxmlformats.org/officeDocument/2006/relationships/hyperlink" Target="http://bdbnews.ro/editorial/327-cand-si-de-ce-scriem-cu-a-in-loc-de-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dbnews.ro/editorial/327-cand-si-de-ce-scriem-cu-a-in-loc-de-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</Template>
  <TotalTime>1221</TotalTime>
  <Pages>1</Pages>
  <Words>1678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user1</cp:lastModifiedBy>
  <cp:revision>72</cp:revision>
  <cp:lastPrinted>2018-10-18T08:12:00Z</cp:lastPrinted>
  <dcterms:created xsi:type="dcterms:W3CDTF">2018-10-18T10:51:00Z</dcterms:created>
  <dcterms:modified xsi:type="dcterms:W3CDTF">2023-12-16T08:04:00Z</dcterms:modified>
</cp:coreProperties>
</file>