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D89D2F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</w:t>
      </w:r>
      <w:proofErr w:type="spellStart"/>
      <w:r w:rsidRPr="00EA7748">
        <w:rPr>
          <w:rFonts w:ascii="Times New Roman" w:hAnsi="Times New Roman"/>
          <w:sz w:val="20"/>
          <w:szCs w:val="20"/>
        </w:rPr>
        <w:t>NumeFirma</w:t>
      </w:r>
      <w:proofErr w:type="spellEnd"/>
      <w:r w:rsidRPr="00EA7748">
        <w:rPr>
          <w:rFonts w:ascii="Times New Roman" w:hAnsi="Times New Roman"/>
          <w:sz w:val="20"/>
          <w:szCs w:val="20"/>
        </w:rPr>
        <w:t>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4512DEA1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</w:t>
      </w:r>
      <w:proofErr w:type="spellStart"/>
      <w:r w:rsidRPr="00EA7748">
        <w:rPr>
          <w:rFonts w:ascii="Times New Roman" w:hAnsi="Times New Roman"/>
          <w:sz w:val="20"/>
          <w:szCs w:val="20"/>
        </w:rPr>
        <w:t>RegCom</w:t>
      </w:r>
      <w:proofErr w:type="spellEnd"/>
      <w:r w:rsidRPr="00EA7748">
        <w:rPr>
          <w:rFonts w:ascii="Times New Roman" w:hAnsi="Times New Roman"/>
          <w:sz w:val="20"/>
          <w:szCs w:val="20"/>
        </w:rPr>
        <w:t>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7FF3960F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[CIF]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3ED0B9E8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</w:t>
      </w:r>
      <w:proofErr w:type="spellStart"/>
      <w:r w:rsidRPr="00EA7748">
        <w:rPr>
          <w:rFonts w:ascii="Times New Roman" w:hAnsi="Times New Roman"/>
          <w:sz w:val="20"/>
          <w:szCs w:val="20"/>
        </w:rPr>
        <w:t>Adresa</w:t>
      </w:r>
      <w:proofErr w:type="spellEnd"/>
      <w:r w:rsidRPr="00EA7748">
        <w:rPr>
          <w:rFonts w:ascii="Times New Roman" w:hAnsi="Times New Roman"/>
          <w:sz w:val="20"/>
          <w:szCs w:val="20"/>
        </w:rPr>
        <w:t>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7C98F154" w14:textId="50A88EED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C5085DD" w14:textId="79661DBC" w:rsidR="003B23B3" w:rsidRDefault="003B23B3" w:rsidP="00392086">
      <w:pPr>
        <w:pStyle w:val="NoSpacing"/>
        <w:ind w:right="-993"/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5D8FB127" w14:textId="77777777" w:rsidR="00EA7748" w:rsidRDefault="00EA7748" w:rsidP="00392086">
      <w:pPr>
        <w:pStyle w:val="NoSpacing"/>
        <w:ind w:right="-993"/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09DA0261" w14:textId="28B25416" w:rsidR="00AF3C59" w:rsidRDefault="00392086" w:rsidP="00B92B26">
      <w:pPr>
        <w:pStyle w:val="NoSpacing"/>
        <w:ind w:right="-1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B41BFD">
        <w:rPr>
          <w:rFonts w:ascii="Times New Roman" w:hAnsi="Times New Roman"/>
          <w:b/>
          <w:noProof/>
          <w:sz w:val="24"/>
          <w:szCs w:val="24"/>
        </w:rPr>
        <w:t>CONTRACT DE ARENDA</w:t>
      </w:r>
      <w:r w:rsidR="000F4791">
        <w:rPr>
          <w:rFonts w:ascii="Times New Roman" w:hAnsi="Times New Roman"/>
          <w:b/>
          <w:noProof/>
          <w:sz w:val="24"/>
          <w:szCs w:val="24"/>
        </w:rPr>
        <w:t>RE</w:t>
      </w:r>
    </w:p>
    <w:p w14:paraId="010ED288" w14:textId="76028001" w:rsidR="00392086" w:rsidRDefault="00392086" w:rsidP="00B92B26">
      <w:pPr>
        <w:pStyle w:val="NoSpacing"/>
        <w:ind w:right="-1"/>
        <w:jc w:val="center"/>
        <w:rPr>
          <w:rFonts w:ascii="Times New Roman" w:hAnsi="Times New Roman"/>
          <w:b/>
          <w:bCs/>
          <w:sz w:val="24"/>
          <w:szCs w:val="24"/>
        </w:rPr>
      </w:pPr>
      <w:r w:rsidRPr="00B41BFD">
        <w:rPr>
          <w:rFonts w:ascii="Times New Roman" w:hAnsi="Times New Roman"/>
          <w:b/>
          <w:noProof/>
          <w:sz w:val="24"/>
          <w:szCs w:val="24"/>
        </w:rPr>
        <w:t>N</w:t>
      </w:r>
      <w:r w:rsidR="00925D86">
        <w:rPr>
          <w:rFonts w:ascii="Times New Roman" w:hAnsi="Times New Roman"/>
          <w:b/>
          <w:noProof/>
          <w:sz w:val="24"/>
          <w:szCs w:val="24"/>
        </w:rPr>
        <w:t>r</w:t>
      </w:r>
      <w:r w:rsidRPr="00B41BFD">
        <w:rPr>
          <w:rFonts w:ascii="Times New Roman" w:hAnsi="Times New Roman"/>
          <w:b/>
          <w:noProof/>
          <w:sz w:val="24"/>
          <w:szCs w:val="24"/>
        </w:rPr>
        <w:t xml:space="preserve">. </w:t>
      </w:r>
      <w:r w:rsidRPr="00B41BFD">
        <w:rPr>
          <w:rFonts w:ascii="Times New Roman" w:hAnsi="Times New Roman"/>
          <w:b/>
          <w:bCs/>
          <w:sz w:val="24"/>
          <w:szCs w:val="24"/>
        </w:rPr>
        <w:t>[</w:t>
      </w:r>
      <w:r>
        <w:rPr>
          <w:rFonts w:ascii="Times New Roman" w:hAnsi="Times New Roman"/>
          <w:b/>
          <w:bCs/>
          <w:sz w:val="24"/>
          <w:szCs w:val="24"/>
        </w:rPr>
        <w:t>NrContract</w:t>
      </w:r>
      <w:r w:rsidRPr="00B41BFD">
        <w:rPr>
          <w:rFonts w:ascii="Times New Roman" w:hAnsi="Times New Roman"/>
          <w:b/>
          <w:bCs/>
          <w:sz w:val="24"/>
          <w:szCs w:val="24"/>
        </w:rPr>
        <w:t>]</w:t>
      </w:r>
      <w:r w:rsidR="000F4791">
        <w:rPr>
          <w:rFonts w:ascii="Times New Roman" w:hAnsi="Times New Roman"/>
          <w:b/>
          <w:bCs/>
          <w:sz w:val="24"/>
          <w:szCs w:val="24"/>
        </w:rPr>
        <w:t xml:space="preserve"> din [datacontract]</w:t>
      </w:r>
    </w:p>
    <w:p w14:paraId="114DB5CB" w14:textId="6C8C08BF" w:rsidR="002D4430" w:rsidRDefault="002D4430" w:rsidP="00392086">
      <w:pPr>
        <w:pStyle w:val="NoSpacing"/>
        <w:ind w:right="-993"/>
        <w:jc w:val="center"/>
        <w:rPr>
          <w:rFonts w:ascii="Times New Roman" w:hAnsi="Times New Roman"/>
          <w:noProof/>
          <w:sz w:val="24"/>
          <w:szCs w:val="24"/>
        </w:rPr>
      </w:pPr>
    </w:p>
    <w:p w14:paraId="53387096" w14:textId="77777777" w:rsidR="00EA7748" w:rsidRPr="00B41BFD" w:rsidRDefault="00EA7748" w:rsidP="00392086">
      <w:pPr>
        <w:pStyle w:val="NoSpacing"/>
        <w:ind w:right="-993"/>
        <w:jc w:val="center"/>
        <w:rPr>
          <w:rFonts w:ascii="Times New Roman" w:hAnsi="Times New Roman"/>
          <w:noProof/>
          <w:sz w:val="24"/>
          <w:szCs w:val="24"/>
        </w:rPr>
      </w:pPr>
    </w:p>
    <w:p w14:paraId="30AF62A1" w14:textId="77777777" w:rsidR="00392086" w:rsidRPr="003B23B3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3B23B3">
        <w:rPr>
          <w:rFonts w:ascii="Times New Roman" w:hAnsi="Times New Roman"/>
          <w:noProof/>
          <w:sz w:val="20"/>
          <w:szCs w:val="20"/>
          <w:lang w:val="ro-RO"/>
        </w:rPr>
        <w:t>Incheiat intre:</w:t>
      </w:r>
    </w:p>
    <w:p w14:paraId="53678F4F" w14:textId="77777777" w:rsidR="00392086" w:rsidRPr="003B23B3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6F1A05B" w14:textId="77777777" w:rsidR="00392086" w:rsidRPr="00314C63" w:rsidRDefault="00392086" w:rsidP="0039208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Societatea comerciala </w:t>
      </w:r>
      <w:r w:rsidRPr="00314C63">
        <w:rPr>
          <w:rFonts w:ascii="Times New Roman" w:hAnsi="Times New Roman"/>
          <w:sz w:val="20"/>
          <w:szCs w:val="20"/>
        </w:rPr>
        <w:t>[</w:t>
      </w:r>
      <w:proofErr w:type="spellStart"/>
      <w:r w:rsidRPr="00314C63">
        <w:rPr>
          <w:rFonts w:ascii="Times New Roman" w:hAnsi="Times New Roman"/>
          <w:sz w:val="20"/>
          <w:szCs w:val="20"/>
        </w:rPr>
        <w:t>NumeFirma</w:t>
      </w:r>
      <w:proofErr w:type="spellEnd"/>
      <w:r w:rsidRPr="00314C63">
        <w:rPr>
          <w:rFonts w:ascii="Times New Roman" w:hAnsi="Times New Roman"/>
          <w:sz w:val="20"/>
          <w:szCs w:val="20"/>
        </w:rPr>
        <w:t>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 cu sediul  in </w:t>
      </w:r>
      <w:r w:rsidRPr="00314C63">
        <w:rPr>
          <w:rFonts w:ascii="Times New Roman" w:hAnsi="Times New Roman"/>
          <w:sz w:val="20"/>
          <w:szCs w:val="20"/>
        </w:rPr>
        <w:t>[</w:t>
      </w:r>
      <w:proofErr w:type="spellStart"/>
      <w:r w:rsidRPr="00314C63">
        <w:rPr>
          <w:rFonts w:ascii="Times New Roman" w:hAnsi="Times New Roman"/>
          <w:sz w:val="20"/>
          <w:szCs w:val="20"/>
        </w:rPr>
        <w:t>Adresa</w:t>
      </w:r>
      <w:proofErr w:type="spellEnd"/>
      <w:r w:rsidRPr="00314C63">
        <w:rPr>
          <w:rFonts w:ascii="Times New Roman" w:hAnsi="Times New Roman"/>
          <w:sz w:val="20"/>
          <w:szCs w:val="20"/>
        </w:rPr>
        <w:t>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, cod unic de inregistrare </w:t>
      </w:r>
      <w:r w:rsidRPr="00314C63">
        <w:rPr>
          <w:rFonts w:ascii="Times New Roman" w:hAnsi="Times New Roman"/>
          <w:sz w:val="20"/>
          <w:szCs w:val="20"/>
        </w:rPr>
        <w:t>[CIF]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, inregistrata la Registrul Comertului sub numarul </w:t>
      </w:r>
      <w:r w:rsidRPr="00314C63">
        <w:rPr>
          <w:rFonts w:ascii="Times New Roman" w:hAnsi="Times New Roman"/>
          <w:sz w:val="20"/>
          <w:szCs w:val="20"/>
        </w:rPr>
        <w:t>[</w:t>
      </w:r>
      <w:proofErr w:type="spellStart"/>
      <w:r w:rsidRPr="00314C63">
        <w:rPr>
          <w:rFonts w:ascii="Times New Roman" w:hAnsi="Times New Roman"/>
          <w:sz w:val="20"/>
          <w:szCs w:val="20"/>
        </w:rPr>
        <w:t>RegCom</w:t>
      </w:r>
      <w:proofErr w:type="spellEnd"/>
      <w:r w:rsidRPr="00314C63">
        <w:rPr>
          <w:rFonts w:ascii="Times New Roman" w:hAnsi="Times New Roman"/>
          <w:sz w:val="20"/>
          <w:szCs w:val="20"/>
        </w:rPr>
        <w:t>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, reprezentata legal de </w:t>
      </w:r>
      <w:r w:rsidRPr="00314C63">
        <w:rPr>
          <w:rFonts w:ascii="Times New Roman" w:hAnsi="Times New Roman"/>
          <w:sz w:val="20"/>
          <w:szCs w:val="20"/>
        </w:rPr>
        <w:t>[Administrator]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>, in calitate de ARENDAS.</w:t>
      </w:r>
    </w:p>
    <w:p w14:paraId="1879A7A4" w14:textId="77777777" w:rsidR="00D8646D" w:rsidRPr="009D5C02" w:rsidRDefault="00D8646D" w:rsidP="002067E6">
      <w:pPr>
        <w:spacing w:after="0" w:line="240" w:lineRule="auto"/>
        <w:jc w:val="both"/>
        <w:rPr>
          <w:rFonts w:ascii="Times New Roman" w:hAnsi="Times New Roman"/>
          <w:noProof/>
          <w:sz w:val="16"/>
          <w:szCs w:val="16"/>
          <w:lang w:val="ro-RO"/>
        </w:rPr>
      </w:pPr>
    </w:p>
    <w:p w14:paraId="0E20ECAA" w14:textId="77777777" w:rsidR="00CD2B83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</w:p>
    <w:p w14:paraId="2023DE12" w14:textId="77777777" w:rsidR="00D8646D" w:rsidRPr="009D5C02" w:rsidRDefault="00D8646D" w:rsidP="002067E6">
      <w:pPr>
        <w:spacing w:after="0" w:line="240" w:lineRule="auto"/>
        <w:jc w:val="both"/>
        <w:rPr>
          <w:rFonts w:ascii="Times New Roman" w:hAnsi="Times New Roman"/>
          <w:noProof/>
          <w:sz w:val="16"/>
          <w:szCs w:val="16"/>
          <w:lang w:val="ro-RO"/>
        </w:rPr>
      </w:pPr>
    </w:p>
    <w:p w14:paraId="1B0B27BE" w14:textId="7A2FAB98" w:rsidR="00CD2B83" w:rsidRPr="00DF0C72" w:rsidRDefault="00E71F9B" w:rsidP="009D5C02">
      <w:pPr>
        <w:spacing w:after="0" w:line="240" w:lineRule="auto"/>
        <w:ind w:firstLine="720"/>
        <w:jc w:val="both"/>
        <w:rPr>
          <w:rFonts w:ascii="Times New Roman" w:hAnsi="Times New Roman"/>
          <w:bCs/>
          <w:noProof/>
          <w:sz w:val="20"/>
          <w:szCs w:val="20"/>
          <w:lang w:val="ro-RO"/>
        </w:rPr>
      </w:pPr>
      <w:r w:rsidRPr="00DF0C72">
        <w:rPr>
          <w:rFonts w:ascii="Times New Roman" w:hAnsi="Times New Roman"/>
          <w:bCs/>
          <w:sz w:val="20"/>
          <w:szCs w:val="20"/>
        </w:rPr>
        <w:t>D</w:t>
      </w:r>
      <w:r w:rsidR="00227848" w:rsidRPr="00DF0C72">
        <w:rPr>
          <w:rFonts w:ascii="Times New Roman" w:hAnsi="Times New Roman"/>
          <w:bCs/>
          <w:sz w:val="20"/>
          <w:szCs w:val="20"/>
        </w:rPr>
        <w:t>l/</w:t>
      </w:r>
      <w:proofErr w:type="spellStart"/>
      <w:r w:rsidR="00227848" w:rsidRPr="00DF0C72">
        <w:rPr>
          <w:rFonts w:ascii="Times New Roman" w:hAnsi="Times New Roman"/>
          <w:bCs/>
          <w:sz w:val="20"/>
          <w:szCs w:val="20"/>
        </w:rPr>
        <w:t>Dna</w:t>
      </w:r>
      <w:proofErr w:type="spellEnd"/>
      <w:r w:rsidRPr="00DF0C72">
        <w:rPr>
          <w:rFonts w:ascii="Times New Roman" w:hAnsi="Times New Roman"/>
          <w:bCs/>
          <w:sz w:val="20"/>
          <w:szCs w:val="20"/>
        </w:rPr>
        <w:t xml:space="preserve"> </w:t>
      </w:r>
      <w:bookmarkStart w:id="0" w:name="OLE_LINK4"/>
      <w:bookmarkStart w:id="1" w:name="OLE_LINK5"/>
      <w:r w:rsidRPr="00DF0C72">
        <w:rPr>
          <w:rFonts w:ascii="Times New Roman" w:hAnsi="Times New Roman"/>
          <w:bCs/>
          <w:sz w:val="20"/>
          <w:szCs w:val="20"/>
        </w:rPr>
        <w:t>[</w:t>
      </w:r>
      <w:proofErr w:type="spellStart"/>
      <w:r w:rsidR="00227848" w:rsidRPr="00DF0C72">
        <w:rPr>
          <w:rFonts w:ascii="Times New Roman" w:hAnsi="Times New Roman"/>
          <w:bCs/>
          <w:sz w:val="20"/>
          <w:szCs w:val="20"/>
        </w:rPr>
        <w:t>NumeArendator</w:t>
      </w:r>
      <w:proofErr w:type="spellEnd"/>
      <w:r w:rsidRPr="00DF0C72">
        <w:rPr>
          <w:rFonts w:ascii="Times New Roman" w:hAnsi="Times New Roman"/>
          <w:bCs/>
          <w:sz w:val="20"/>
          <w:szCs w:val="20"/>
        </w:rPr>
        <w:t>]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,</w:t>
      </w:r>
      <w:bookmarkEnd w:id="0"/>
      <w:bookmarkEnd w:id="1"/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domiciliat/</w:t>
      </w:r>
      <w:r w:rsidR="00B96427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a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="00193428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i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n</w:t>
      </w:r>
      <w:r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Pr="00DF0C72">
        <w:rPr>
          <w:rFonts w:ascii="Times New Roman" w:hAnsi="Times New Roman"/>
          <w:bCs/>
          <w:sz w:val="20"/>
          <w:szCs w:val="20"/>
        </w:rPr>
        <w:t>[</w:t>
      </w:r>
      <w:proofErr w:type="spellStart"/>
      <w:r w:rsidR="00891A16" w:rsidRPr="00DF0C72">
        <w:rPr>
          <w:rFonts w:ascii="Times New Roman" w:hAnsi="Times New Roman"/>
          <w:bCs/>
          <w:sz w:val="20"/>
          <w:szCs w:val="20"/>
        </w:rPr>
        <w:t>Domiciliu</w:t>
      </w:r>
      <w:proofErr w:type="spellEnd"/>
      <w:proofErr w:type="gramStart"/>
      <w:r w:rsidRPr="00DF0C72">
        <w:rPr>
          <w:rFonts w:ascii="Times New Roman" w:hAnsi="Times New Roman"/>
          <w:bCs/>
          <w:sz w:val="20"/>
          <w:szCs w:val="20"/>
        </w:rPr>
        <w:t>],</w:t>
      </w:r>
      <w:r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CNP</w:t>
      </w:r>
      <w:proofErr w:type="gramEnd"/>
      <w:r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Pr="00DF0C72">
        <w:rPr>
          <w:rFonts w:ascii="Times New Roman" w:hAnsi="Times New Roman"/>
          <w:bCs/>
          <w:sz w:val="20"/>
          <w:szCs w:val="20"/>
        </w:rPr>
        <w:t>[</w:t>
      </w:r>
      <w:r w:rsidR="00227848" w:rsidRPr="00DF0C72">
        <w:rPr>
          <w:rFonts w:ascii="Times New Roman" w:hAnsi="Times New Roman"/>
          <w:bCs/>
          <w:sz w:val="20"/>
          <w:szCs w:val="20"/>
        </w:rPr>
        <w:t>CNP</w:t>
      </w:r>
      <w:r w:rsidRPr="00DF0C72">
        <w:rPr>
          <w:rFonts w:ascii="Times New Roman" w:hAnsi="Times New Roman"/>
          <w:bCs/>
          <w:sz w:val="20"/>
          <w:szCs w:val="20"/>
        </w:rPr>
        <w:t>]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, </w:t>
      </w:r>
      <w:proofErr w:type="spellStart"/>
      <w:r w:rsidR="00025165" w:rsidRPr="00DF0C72">
        <w:rPr>
          <w:rFonts w:ascii="Times New Roman" w:hAnsi="Times New Roman"/>
          <w:bCs/>
          <w:sz w:val="20"/>
          <w:szCs w:val="20"/>
        </w:rPr>
        <w:t>posesorul</w:t>
      </w:r>
      <w:proofErr w:type="spellEnd"/>
      <w:r w:rsidR="00025165" w:rsidRPr="00DF0C72">
        <w:rPr>
          <w:rFonts w:ascii="Times New Roman" w:hAnsi="Times New Roman"/>
          <w:bCs/>
          <w:sz w:val="20"/>
          <w:szCs w:val="20"/>
        </w:rPr>
        <w:t xml:space="preserve"> </w:t>
      </w:r>
      <w:proofErr w:type="spellStart"/>
      <w:r w:rsidR="00025165" w:rsidRPr="00DF0C72">
        <w:rPr>
          <w:rFonts w:ascii="Times New Roman" w:hAnsi="Times New Roman"/>
          <w:bCs/>
          <w:sz w:val="20"/>
          <w:szCs w:val="20"/>
        </w:rPr>
        <w:t>buletinului</w:t>
      </w:r>
      <w:proofErr w:type="spellEnd"/>
      <w:r w:rsidR="00025165" w:rsidRPr="00DF0C72">
        <w:rPr>
          <w:rFonts w:ascii="Times New Roman" w:hAnsi="Times New Roman"/>
          <w:bCs/>
          <w:sz w:val="20"/>
          <w:szCs w:val="20"/>
        </w:rPr>
        <w:t xml:space="preserve"> (c</w:t>
      </w:r>
      <w:r w:rsidR="00025165" w:rsidRPr="00DF0C72">
        <w:rPr>
          <w:rFonts w:ascii="Times New Roman" w:hAnsi="Times New Roman"/>
          <w:bCs/>
          <w:sz w:val="20"/>
          <w:szCs w:val="20"/>
          <w:lang w:val="ro-RO"/>
        </w:rPr>
        <w:t>ă</w:t>
      </w:r>
      <w:proofErr w:type="spellStart"/>
      <w:r w:rsidR="00025165" w:rsidRPr="00DF0C72">
        <w:rPr>
          <w:rFonts w:ascii="Times New Roman" w:hAnsi="Times New Roman"/>
          <w:bCs/>
          <w:sz w:val="20"/>
          <w:szCs w:val="20"/>
        </w:rPr>
        <w:t>rţii</w:t>
      </w:r>
      <w:proofErr w:type="spellEnd"/>
      <w:r w:rsidR="00025165" w:rsidRPr="00DF0C72">
        <w:rPr>
          <w:rFonts w:ascii="Times New Roman" w:hAnsi="Times New Roman"/>
          <w:bCs/>
          <w:sz w:val="20"/>
          <w:szCs w:val="20"/>
        </w:rPr>
        <w:t xml:space="preserve">) de </w:t>
      </w:r>
      <w:proofErr w:type="spellStart"/>
      <w:r w:rsidR="00025165" w:rsidRPr="00DF0C72">
        <w:rPr>
          <w:rFonts w:ascii="Times New Roman" w:hAnsi="Times New Roman"/>
          <w:bCs/>
          <w:sz w:val="20"/>
          <w:szCs w:val="20"/>
        </w:rPr>
        <w:t>identitate</w:t>
      </w:r>
      <w:proofErr w:type="spellEnd"/>
      <w:r w:rsidR="00025165" w:rsidRPr="00DF0C72">
        <w:rPr>
          <w:rFonts w:ascii="Times New Roman" w:hAnsi="Times New Roman"/>
          <w:bCs/>
          <w:sz w:val="20"/>
          <w:szCs w:val="20"/>
        </w:rPr>
        <w:t xml:space="preserve"> seria [</w:t>
      </w:r>
      <w:proofErr w:type="spellStart"/>
      <w:r w:rsidR="00DA422B" w:rsidRPr="00DF0C72">
        <w:rPr>
          <w:rFonts w:ascii="Times New Roman" w:hAnsi="Times New Roman"/>
          <w:bCs/>
          <w:sz w:val="20"/>
          <w:szCs w:val="20"/>
        </w:rPr>
        <w:t>BI_Serie</w:t>
      </w:r>
      <w:proofErr w:type="spellEnd"/>
      <w:r w:rsidR="00025165" w:rsidRPr="00DF0C72">
        <w:rPr>
          <w:rFonts w:ascii="Times New Roman" w:hAnsi="Times New Roman"/>
          <w:bCs/>
          <w:sz w:val="20"/>
          <w:szCs w:val="20"/>
        </w:rPr>
        <w:t>], nr. [</w:t>
      </w:r>
      <w:proofErr w:type="spellStart"/>
      <w:r w:rsidR="00DA422B" w:rsidRPr="00DF0C72">
        <w:rPr>
          <w:rFonts w:ascii="Times New Roman" w:hAnsi="Times New Roman"/>
          <w:bCs/>
          <w:sz w:val="20"/>
          <w:szCs w:val="20"/>
        </w:rPr>
        <w:t>BI_Numar</w:t>
      </w:r>
      <w:proofErr w:type="spellEnd"/>
      <w:r w:rsidR="00025165" w:rsidRPr="00DF0C72">
        <w:rPr>
          <w:rFonts w:ascii="Times New Roman" w:hAnsi="Times New Roman"/>
          <w:bCs/>
          <w:sz w:val="20"/>
          <w:szCs w:val="20"/>
        </w:rPr>
        <w:t>],</w:t>
      </w:r>
      <w:r w:rsidR="004C67B1" w:rsidRPr="00DF0C72">
        <w:rPr>
          <w:rFonts w:ascii="Times New Roman" w:hAnsi="Times New Roman"/>
          <w:bCs/>
          <w:sz w:val="20"/>
          <w:szCs w:val="20"/>
        </w:rPr>
        <w:t xml:space="preserve"> 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titular al dreptului de proprietate conform </w:t>
      </w:r>
      <w:r w:rsidR="00C57A45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actului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de proprietate </w:t>
      </w:r>
      <w:r w:rsidR="00227848" w:rsidRPr="00DF0C72">
        <w:rPr>
          <w:rFonts w:ascii="Times New Roman" w:hAnsi="Times New Roman"/>
          <w:bCs/>
          <w:sz w:val="20"/>
          <w:szCs w:val="20"/>
          <w:lang w:val="it-IT"/>
        </w:rPr>
        <w:t>[Act</w:t>
      </w:r>
      <w:r w:rsidR="002F5996" w:rsidRPr="00DF0C72">
        <w:rPr>
          <w:rFonts w:ascii="Times New Roman" w:hAnsi="Times New Roman"/>
          <w:bCs/>
          <w:sz w:val="20"/>
          <w:szCs w:val="20"/>
          <w:lang w:val="it-IT"/>
        </w:rPr>
        <w:t>P</w:t>
      </w:r>
      <w:r w:rsidR="00B935AB" w:rsidRPr="00DF0C72">
        <w:rPr>
          <w:rFonts w:ascii="Times New Roman" w:hAnsi="Times New Roman"/>
          <w:bCs/>
          <w:sz w:val="20"/>
          <w:szCs w:val="20"/>
          <w:lang w:val="it-IT"/>
        </w:rPr>
        <w:t>roprietate</w:t>
      </w:r>
      <w:r w:rsidR="00C57A45" w:rsidRPr="00DF0C72">
        <w:rPr>
          <w:rFonts w:ascii="Times New Roman" w:hAnsi="Times New Roman"/>
          <w:bCs/>
          <w:sz w:val="20"/>
          <w:szCs w:val="20"/>
          <w:lang w:val="it-IT"/>
        </w:rPr>
        <w:t>]</w:t>
      </w:r>
      <w:r w:rsidR="004E69E7" w:rsidRPr="00DF0C72">
        <w:rPr>
          <w:rFonts w:ascii="Times New Roman" w:hAnsi="Times New Roman"/>
          <w:bCs/>
          <w:sz w:val="20"/>
          <w:szCs w:val="20"/>
          <w:lang w:val="it-IT"/>
        </w:rPr>
        <w:t>,</w:t>
      </w:r>
      <w:r w:rsidR="00B96427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="00193428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i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n calitate de ARENDATOR.</w:t>
      </w:r>
    </w:p>
    <w:p w14:paraId="789852FD" w14:textId="5E6573C1" w:rsidR="00B94E67" w:rsidRPr="002067E6" w:rsidRDefault="00B94E67" w:rsidP="00B94E67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>
        <w:rPr>
          <w:rFonts w:ascii="Times New Roman" w:hAnsi="Times New Roman"/>
          <w:noProof/>
          <w:sz w:val="20"/>
          <w:szCs w:val="20"/>
          <w:lang w:val="ro-RO"/>
        </w:rPr>
        <w:t>[</w:t>
      </w:r>
      <w:r>
        <w:rPr>
          <w:rFonts w:ascii="Courier New" w:hAnsi="Courier New" w:cs="Courier New"/>
          <w:color w:val="000000"/>
          <w:sz w:val="20"/>
          <w:szCs w:val="20"/>
        </w:rPr>
        <w:t>PROP_1A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PROP_2A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PROP_2B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PROP_3A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PROP_3B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PROP_4A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PROP_4B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PROP_5A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PROP_5B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PROP_6A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PROP_6B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PROP_7A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PROP_7B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PROP_8A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PROP_8B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PROP_9A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PROP_9B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PROP_10A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PROP_10B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PROP_11A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PROP_11B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PROP_12A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PROP_12B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PROP_13A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PROP_13B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PROP_14A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PROP_14B</w:t>
      </w:r>
      <w:r>
        <w:rPr>
          <w:rFonts w:ascii="Times New Roman" w:hAnsi="Times New Roman"/>
          <w:noProof/>
          <w:sz w:val="20"/>
          <w:szCs w:val="20"/>
          <w:lang w:val="ro-RO"/>
        </w:rPr>
        <w:t>]</w:t>
      </w:r>
    </w:p>
    <w:p w14:paraId="2620FB90" w14:textId="77777777" w:rsidR="00CD2B83" w:rsidRPr="002067E6" w:rsidRDefault="00CD2B83" w:rsidP="002067E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P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ile de comun acord, au convenit urm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5A5F82B3" w14:textId="77777777" w:rsidR="003E67FA" w:rsidRPr="002067E6" w:rsidRDefault="003E67FA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D26007F" w14:textId="0B6F0A3A" w:rsidR="00B96427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1.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Obiectul contractului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 reprezint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suprafa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227848">
        <w:rPr>
          <w:b/>
          <w:bCs/>
        </w:rPr>
        <w:t>[</w:t>
      </w:r>
      <w:proofErr w:type="spellStart"/>
      <w:r w:rsidR="00227848">
        <w:rPr>
          <w:b/>
          <w:bCs/>
        </w:rPr>
        <w:t>SuprafataContract</w:t>
      </w:r>
      <w:proofErr w:type="spellEnd"/>
      <w:r w:rsidR="00227848">
        <w:rPr>
          <w:b/>
          <w:bCs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ha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situat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extravilanul localit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 </w:t>
      </w:r>
      <w:r w:rsidR="00615B2D">
        <w:rPr>
          <w:b/>
          <w:bCs/>
          <w:lang w:val="it-IT"/>
        </w:rPr>
        <w:t>[</w:t>
      </w:r>
      <w:r w:rsidR="00227848">
        <w:rPr>
          <w:b/>
          <w:bCs/>
          <w:lang w:val="it-IT"/>
        </w:rPr>
        <w:t>Localitate</w:t>
      </w:r>
      <w:r w:rsidR="00C5577A">
        <w:rPr>
          <w:b/>
          <w:bCs/>
          <w:lang w:val="it-IT"/>
        </w:rPr>
        <w:t>Teren</w:t>
      </w:r>
      <w:r w:rsidR="00615B2D">
        <w:rPr>
          <w:b/>
          <w:bCs/>
          <w:lang w:val="it-IT"/>
        </w:rPr>
        <w:t xml:space="preserve">] </w:t>
      </w:r>
      <w:r w:rsidR="00D6446D">
        <w:rPr>
          <w:rFonts w:ascii="Times New Roman" w:hAnsi="Times New Roman"/>
          <w:noProof/>
          <w:sz w:val="20"/>
          <w:szCs w:val="20"/>
          <w:lang w:val="ro-RO"/>
        </w:rPr>
        <w:t>j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ude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</w:t>
      </w:r>
      <w:r w:rsidR="00615B2D">
        <w:rPr>
          <w:b/>
          <w:bCs/>
          <w:lang w:val="it-IT"/>
        </w:rPr>
        <w:t>[</w:t>
      </w:r>
      <w:r w:rsidR="00227848">
        <w:rPr>
          <w:b/>
          <w:bCs/>
          <w:lang w:val="it-IT"/>
        </w:rPr>
        <w:t>Judet</w:t>
      </w:r>
      <w:r w:rsidR="00C5577A">
        <w:rPr>
          <w:b/>
          <w:bCs/>
          <w:lang w:val="it-IT"/>
        </w:rPr>
        <w:t>Teren</w:t>
      </w:r>
      <w:r w:rsidR="00615B2D">
        <w:rPr>
          <w:b/>
          <w:bCs/>
          <w:lang w:val="it-IT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amplasat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: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55EDB817" w14:textId="77777777" w:rsidR="00972019" w:rsidRPr="002067E6" w:rsidRDefault="00972019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9"/>
        <w:gridCol w:w="1260"/>
        <w:gridCol w:w="1170"/>
        <w:gridCol w:w="1260"/>
        <w:gridCol w:w="3911"/>
      </w:tblGrid>
      <w:tr w:rsidR="00972019" w:rsidRPr="008729BD" w14:paraId="6EF544E5" w14:textId="77777777" w:rsidTr="00972019">
        <w:tc>
          <w:tcPr>
            <w:tcW w:w="2029" w:type="dxa"/>
          </w:tcPr>
          <w:p w14:paraId="14B26CC3" w14:textId="77777777" w:rsidR="00CA45BB" w:rsidRPr="00CA45BB" w:rsidRDefault="00CA45BB" w:rsidP="00CA45BB">
            <w:pPr>
              <w:spacing w:line="240" w:lineRule="auto"/>
              <w:rPr>
                <w:b/>
                <w:bCs/>
                <w:sz w:val="6"/>
                <w:szCs w:val="6"/>
              </w:rPr>
            </w:pPr>
          </w:p>
          <w:p w14:paraId="1BBC2DCA" w14:textId="0F002C5C" w:rsidR="00972019" w:rsidRPr="008729BD" w:rsidRDefault="00972019" w:rsidP="00CA45BB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Act </w:t>
            </w:r>
            <w:proofErr w:type="spellStart"/>
            <w:r>
              <w:rPr>
                <w:b/>
                <w:bCs/>
              </w:rPr>
              <w:t>Proprietate</w:t>
            </w:r>
            <w:proofErr w:type="spellEnd"/>
          </w:p>
        </w:tc>
        <w:tc>
          <w:tcPr>
            <w:tcW w:w="1260" w:type="dxa"/>
            <w:vAlign w:val="center"/>
          </w:tcPr>
          <w:p w14:paraId="1D355349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proofErr w:type="spellStart"/>
            <w:r w:rsidRPr="008729BD">
              <w:rPr>
                <w:b/>
                <w:bCs/>
              </w:rPr>
              <w:t>T</w:t>
            </w:r>
            <w:r>
              <w:rPr>
                <w:b/>
                <w:bCs/>
              </w:rPr>
              <w:t>arlaua</w:t>
            </w:r>
            <w:proofErr w:type="spellEnd"/>
          </w:p>
        </w:tc>
        <w:tc>
          <w:tcPr>
            <w:tcW w:w="1170" w:type="dxa"/>
            <w:vAlign w:val="center"/>
          </w:tcPr>
          <w:p w14:paraId="21C8D424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proofErr w:type="spellStart"/>
            <w:r w:rsidRPr="008729BD">
              <w:rPr>
                <w:b/>
                <w:bCs/>
              </w:rPr>
              <w:t>P</w:t>
            </w:r>
            <w:r>
              <w:rPr>
                <w:b/>
                <w:bCs/>
              </w:rPr>
              <w:t>arcela</w:t>
            </w:r>
            <w:proofErr w:type="spellEnd"/>
          </w:p>
        </w:tc>
        <w:tc>
          <w:tcPr>
            <w:tcW w:w="1260" w:type="dxa"/>
            <w:vAlign w:val="center"/>
          </w:tcPr>
          <w:p w14:paraId="307F1A88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proofErr w:type="spellStart"/>
            <w:r w:rsidRPr="008729BD">
              <w:rPr>
                <w:b/>
                <w:bCs/>
              </w:rPr>
              <w:t>S</w:t>
            </w:r>
            <w:r>
              <w:rPr>
                <w:b/>
                <w:bCs/>
              </w:rPr>
              <w:t>uprafata</w:t>
            </w:r>
            <w:proofErr w:type="spellEnd"/>
          </w:p>
          <w:p w14:paraId="1729A8C1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(HA)</w:t>
            </w:r>
          </w:p>
        </w:tc>
        <w:tc>
          <w:tcPr>
            <w:tcW w:w="3911" w:type="dxa"/>
            <w:vAlign w:val="center"/>
          </w:tcPr>
          <w:p w14:paraId="343BA352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Vecini</w:t>
            </w:r>
            <w:proofErr w:type="spellEnd"/>
          </w:p>
        </w:tc>
      </w:tr>
      <w:tr w:rsidR="00972019" w14:paraId="2C1BD8F5" w14:textId="77777777" w:rsidTr="00972019">
        <w:tc>
          <w:tcPr>
            <w:tcW w:w="2029" w:type="dxa"/>
          </w:tcPr>
          <w:p w14:paraId="526109AA" w14:textId="77777777" w:rsidR="00972019" w:rsidRDefault="00972019" w:rsidP="004172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[ActP1]</w:t>
            </w:r>
          </w:p>
        </w:tc>
        <w:tc>
          <w:tcPr>
            <w:tcW w:w="1260" w:type="dxa"/>
            <w:vAlign w:val="center"/>
          </w:tcPr>
          <w:p w14:paraId="6FBC9DFD" w14:textId="77777777" w:rsidR="00972019" w:rsidRDefault="00972019" w:rsidP="004172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[T1]</w:t>
            </w:r>
          </w:p>
        </w:tc>
        <w:tc>
          <w:tcPr>
            <w:tcW w:w="1170" w:type="dxa"/>
            <w:vAlign w:val="center"/>
          </w:tcPr>
          <w:p w14:paraId="3205EDF2" w14:textId="77777777" w:rsidR="00972019" w:rsidRDefault="00972019" w:rsidP="004172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[P1]</w:t>
            </w:r>
          </w:p>
        </w:tc>
        <w:tc>
          <w:tcPr>
            <w:tcW w:w="1260" w:type="dxa"/>
            <w:vAlign w:val="center"/>
          </w:tcPr>
          <w:p w14:paraId="28861A48" w14:textId="77777777" w:rsidR="00972019" w:rsidRDefault="00972019" w:rsidP="004172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[S1]</w:t>
            </w:r>
          </w:p>
        </w:tc>
        <w:tc>
          <w:tcPr>
            <w:tcW w:w="3911" w:type="dxa"/>
          </w:tcPr>
          <w:p w14:paraId="3BAB0CEE" w14:textId="77777777" w:rsidR="00972019" w:rsidRPr="00B86A5E" w:rsidRDefault="00972019" w:rsidP="004172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[VecinN1] [VecinE1] [VecinS1] [VecinV1]</w:t>
            </w:r>
          </w:p>
        </w:tc>
      </w:tr>
      <w:tr w:rsidR="00972019" w14:paraId="66D9F0A0" w14:textId="77777777" w:rsidTr="00972019">
        <w:tc>
          <w:tcPr>
            <w:tcW w:w="2029" w:type="dxa"/>
          </w:tcPr>
          <w:p w14:paraId="435F0852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[ActP2]</w:t>
            </w:r>
          </w:p>
        </w:tc>
        <w:tc>
          <w:tcPr>
            <w:tcW w:w="1260" w:type="dxa"/>
            <w:vAlign w:val="center"/>
          </w:tcPr>
          <w:p w14:paraId="2FCEF90C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[T2]</w:t>
            </w:r>
          </w:p>
        </w:tc>
        <w:tc>
          <w:tcPr>
            <w:tcW w:w="1170" w:type="dxa"/>
            <w:vAlign w:val="center"/>
          </w:tcPr>
          <w:p w14:paraId="3235113C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[P2]</w:t>
            </w:r>
          </w:p>
        </w:tc>
        <w:tc>
          <w:tcPr>
            <w:tcW w:w="1260" w:type="dxa"/>
            <w:vAlign w:val="center"/>
          </w:tcPr>
          <w:p w14:paraId="38E2F666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[S2]</w:t>
            </w:r>
          </w:p>
        </w:tc>
        <w:tc>
          <w:tcPr>
            <w:tcW w:w="3911" w:type="dxa"/>
          </w:tcPr>
          <w:p w14:paraId="76138B75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[VecinN2] [VecinE2] [VecinS2] [VecinV2]</w:t>
            </w:r>
          </w:p>
        </w:tc>
      </w:tr>
      <w:tr w:rsidR="00972019" w14:paraId="4DD8EC41" w14:textId="77777777" w:rsidTr="00972019">
        <w:tc>
          <w:tcPr>
            <w:tcW w:w="2029" w:type="dxa"/>
          </w:tcPr>
          <w:p w14:paraId="51F12455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[ActP3]</w:t>
            </w:r>
          </w:p>
        </w:tc>
        <w:tc>
          <w:tcPr>
            <w:tcW w:w="1260" w:type="dxa"/>
            <w:vAlign w:val="center"/>
          </w:tcPr>
          <w:p w14:paraId="2B0BB489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[T3]</w:t>
            </w:r>
          </w:p>
        </w:tc>
        <w:tc>
          <w:tcPr>
            <w:tcW w:w="1170" w:type="dxa"/>
            <w:vAlign w:val="center"/>
          </w:tcPr>
          <w:p w14:paraId="7B19B592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[P3]</w:t>
            </w:r>
          </w:p>
        </w:tc>
        <w:tc>
          <w:tcPr>
            <w:tcW w:w="1260" w:type="dxa"/>
            <w:vAlign w:val="center"/>
          </w:tcPr>
          <w:p w14:paraId="24579F05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[S3]</w:t>
            </w:r>
          </w:p>
        </w:tc>
        <w:tc>
          <w:tcPr>
            <w:tcW w:w="3911" w:type="dxa"/>
          </w:tcPr>
          <w:p w14:paraId="507C5BC1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[VecinN3] [VecinE3] [VecinS3] [VecinV3]</w:t>
            </w:r>
          </w:p>
        </w:tc>
      </w:tr>
      <w:tr w:rsidR="00972019" w14:paraId="0BFF8430" w14:textId="77777777" w:rsidTr="00972019">
        <w:tc>
          <w:tcPr>
            <w:tcW w:w="2029" w:type="dxa"/>
          </w:tcPr>
          <w:p w14:paraId="15EC5E18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[ActP4]</w:t>
            </w:r>
          </w:p>
        </w:tc>
        <w:tc>
          <w:tcPr>
            <w:tcW w:w="1260" w:type="dxa"/>
            <w:vAlign w:val="center"/>
          </w:tcPr>
          <w:p w14:paraId="27E28873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[T4]</w:t>
            </w:r>
          </w:p>
        </w:tc>
        <w:tc>
          <w:tcPr>
            <w:tcW w:w="1170" w:type="dxa"/>
            <w:vAlign w:val="center"/>
          </w:tcPr>
          <w:p w14:paraId="3899736D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[P4]</w:t>
            </w:r>
          </w:p>
        </w:tc>
        <w:tc>
          <w:tcPr>
            <w:tcW w:w="1260" w:type="dxa"/>
            <w:vAlign w:val="center"/>
          </w:tcPr>
          <w:p w14:paraId="71EDF9A8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[S4]</w:t>
            </w:r>
          </w:p>
        </w:tc>
        <w:tc>
          <w:tcPr>
            <w:tcW w:w="3911" w:type="dxa"/>
          </w:tcPr>
          <w:p w14:paraId="518F92CC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[VecinN4] [VecinE4] [VecinS4] [VecinV4]</w:t>
            </w:r>
          </w:p>
        </w:tc>
      </w:tr>
      <w:tr w:rsidR="00972019" w14:paraId="08CD6E1C" w14:textId="77777777" w:rsidTr="00972019">
        <w:tc>
          <w:tcPr>
            <w:tcW w:w="2029" w:type="dxa"/>
          </w:tcPr>
          <w:p w14:paraId="647EE460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[ActP5]</w:t>
            </w:r>
          </w:p>
        </w:tc>
        <w:tc>
          <w:tcPr>
            <w:tcW w:w="1260" w:type="dxa"/>
            <w:vAlign w:val="center"/>
          </w:tcPr>
          <w:p w14:paraId="730C26E4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[T5]</w:t>
            </w:r>
          </w:p>
        </w:tc>
        <w:tc>
          <w:tcPr>
            <w:tcW w:w="1170" w:type="dxa"/>
            <w:vAlign w:val="center"/>
          </w:tcPr>
          <w:p w14:paraId="343CE7DF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[P5]</w:t>
            </w:r>
          </w:p>
        </w:tc>
        <w:tc>
          <w:tcPr>
            <w:tcW w:w="1260" w:type="dxa"/>
            <w:vAlign w:val="center"/>
          </w:tcPr>
          <w:p w14:paraId="1F983759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[S5]</w:t>
            </w:r>
          </w:p>
        </w:tc>
        <w:tc>
          <w:tcPr>
            <w:tcW w:w="3911" w:type="dxa"/>
          </w:tcPr>
          <w:p w14:paraId="2D9002F0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[VecinN5] [VecinE5] [VecinS5] [VecinV5]</w:t>
            </w:r>
          </w:p>
        </w:tc>
      </w:tr>
      <w:tr w:rsidR="00972019" w14:paraId="4234904F" w14:textId="77777777" w:rsidTr="00972019">
        <w:tc>
          <w:tcPr>
            <w:tcW w:w="2029" w:type="dxa"/>
          </w:tcPr>
          <w:p w14:paraId="4C05CF22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[ActP6]</w:t>
            </w:r>
          </w:p>
        </w:tc>
        <w:tc>
          <w:tcPr>
            <w:tcW w:w="1260" w:type="dxa"/>
            <w:vAlign w:val="center"/>
          </w:tcPr>
          <w:p w14:paraId="15E83694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[T6]</w:t>
            </w:r>
          </w:p>
        </w:tc>
        <w:tc>
          <w:tcPr>
            <w:tcW w:w="1170" w:type="dxa"/>
            <w:vAlign w:val="center"/>
          </w:tcPr>
          <w:p w14:paraId="08827C79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[P6]</w:t>
            </w:r>
          </w:p>
        </w:tc>
        <w:tc>
          <w:tcPr>
            <w:tcW w:w="1260" w:type="dxa"/>
            <w:vAlign w:val="center"/>
          </w:tcPr>
          <w:p w14:paraId="10EDE3FC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[S6]</w:t>
            </w:r>
          </w:p>
        </w:tc>
        <w:tc>
          <w:tcPr>
            <w:tcW w:w="3911" w:type="dxa"/>
          </w:tcPr>
          <w:p w14:paraId="114FEC9A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[VecinN6] [VecinE6] [VecinS6] [VecinV6]</w:t>
            </w:r>
          </w:p>
        </w:tc>
      </w:tr>
      <w:tr w:rsidR="00972019" w14:paraId="5A150890" w14:textId="77777777" w:rsidTr="00972019">
        <w:tc>
          <w:tcPr>
            <w:tcW w:w="2029" w:type="dxa"/>
          </w:tcPr>
          <w:p w14:paraId="759101A9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[ActP7]</w:t>
            </w:r>
          </w:p>
        </w:tc>
        <w:tc>
          <w:tcPr>
            <w:tcW w:w="1260" w:type="dxa"/>
            <w:vAlign w:val="center"/>
          </w:tcPr>
          <w:p w14:paraId="56F99DDD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[T7]</w:t>
            </w:r>
          </w:p>
        </w:tc>
        <w:tc>
          <w:tcPr>
            <w:tcW w:w="1170" w:type="dxa"/>
            <w:vAlign w:val="center"/>
          </w:tcPr>
          <w:p w14:paraId="412A0FA9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[P7]</w:t>
            </w:r>
          </w:p>
        </w:tc>
        <w:tc>
          <w:tcPr>
            <w:tcW w:w="1260" w:type="dxa"/>
            <w:vAlign w:val="center"/>
          </w:tcPr>
          <w:p w14:paraId="05A7A136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[S7]</w:t>
            </w:r>
          </w:p>
        </w:tc>
        <w:tc>
          <w:tcPr>
            <w:tcW w:w="3911" w:type="dxa"/>
          </w:tcPr>
          <w:p w14:paraId="0AE04DCB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[VecinN7] [VecinE7] [VecinS7] [VecinV7]</w:t>
            </w:r>
          </w:p>
        </w:tc>
      </w:tr>
      <w:tr w:rsidR="00972019" w14:paraId="213CD588" w14:textId="77777777" w:rsidTr="00AC1811">
        <w:trPr>
          <w:trHeight w:val="70"/>
        </w:trPr>
        <w:tc>
          <w:tcPr>
            <w:tcW w:w="2029" w:type="dxa"/>
          </w:tcPr>
          <w:p w14:paraId="73F64F68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14:paraId="4B51337B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vAlign w:val="center"/>
          </w:tcPr>
          <w:p w14:paraId="0530C257" w14:textId="77777777" w:rsidR="00972019" w:rsidRPr="007D1835" w:rsidRDefault="00972019" w:rsidP="0097201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1260" w:type="dxa"/>
            <w:vAlign w:val="center"/>
          </w:tcPr>
          <w:p w14:paraId="3A9C301D" w14:textId="77777777" w:rsidR="00972019" w:rsidRPr="007D1835" w:rsidRDefault="00972019" w:rsidP="00972019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[</w:t>
            </w:r>
            <w:proofErr w:type="spellStart"/>
            <w:r>
              <w:rPr>
                <w:rFonts w:ascii="Arial" w:hAnsi="Arial" w:cs="Arial"/>
                <w:b/>
                <w:bCs/>
              </w:rPr>
              <w:t>SuprafT</w:t>
            </w:r>
            <w:proofErr w:type="spellEnd"/>
            <w:r>
              <w:rPr>
                <w:rFonts w:ascii="Arial" w:hAnsi="Arial" w:cs="Arial"/>
                <w:b/>
                <w:bCs/>
              </w:rPr>
              <w:t>]</w:t>
            </w:r>
          </w:p>
        </w:tc>
        <w:tc>
          <w:tcPr>
            <w:tcW w:w="3911" w:type="dxa"/>
          </w:tcPr>
          <w:p w14:paraId="14EE9E55" w14:textId="77777777" w:rsidR="00972019" w:rsidRDefault="00972019" w:rsidP="00972019">
            <w:pPr>
              <w:rPr>
                <w:rFonts w:ascii="Arial" w:hAnsi="Arial" w:cs="Arial"/>
              </w:rPr>
            </w:pPr>
          </w:p>
        </w:tc>
      </w:tr>
    </w:tbl>
    <w:p w14:paraId="35D89427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B87C86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8E1125" w14:textId="77777777" w:rsidR="00CD2B83" w:rsidRPr="002067E6" w:rsidRDefault="003E67FA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(2) Terenul ce face obiectul contractului face parte din categoria de folosin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arabil.</w:t>
      </w:r>
    </w:p>
    <w:p w14:paraId="7534AAEE" w14:textId="58DA72D0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(3) Predarea terenului de c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arendator arenda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se face la data</w:t>
      </w:r>
      <w:r w:rsidR="00D82E35">
        <w:rPr>
          <w:rFonts w:ascii="Times New Roman" w:hAnsi="Times New Roman"/>
          <w:noProof/>
          <w:sz w:val="20"/>
          <w:szCs w:val="20"/>
          <w:lang w:val="ro-RO"/>
        </w:rPr>
        <w:t xml:space="preserve"> de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 xml:space="preserve"> 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>
        <w:rPr>
          <w:rFonts w:ascii="Times New Roman" w:hAnsi="Times New Roman"/>
          <w:b/>
          <w:noProof/>
          <w:sz w:val="20"/>
          <w:szCs w:val="20"/>
          <w:lang w:val="ro-RO"/>
        </w:rPr>
        <w:t>ataInceput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data la care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terenul este liber de culturi/este ocupat de culturile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nfiin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ate de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___</w:t>
      </w:r>
      <w:r w:rsidR="00193428" w:rsidRPr="002067E6">
        <w:rPr>
          <w:rFonts w:ascii="Times New Roman" w:hAnsi="Times New Roman"/>
          <w:b/>
          <w:noProof/>
          <w:sz w:val="20"/>
          <w:szCs w:val="20"/>
          <w:u w:val="single"/>
          <w:lang w:val="ro-RO"/>
        </w:rPr>
        <w:t>-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___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anul agricol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74653F">
        <w:rPr>
          <w:rFonts w:ascii="Times New Roman" w:hAnsi="Times New Roman"/>
          <w:b/>
          <w:noProof/>
          <w:sz w:val="20"/>
          <w:szCs w:val="20"/>
          <w:lang w:val="ro-RO"/>
        </w:rPr>
        <w:t>[ANAGRICOL]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.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Produc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culturilor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nfiin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ate la data semn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contractului apar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___</w:t>
      </w:r>
      <w:r w:rsidR="00193428" w:rsidRPr="002067E6">
        <w:rPr>
          <w:rFonts w:ascii="Times New Roman" w:hAnsi="Times New Roman"/>
          <w:b/>
          <w:noProof/>
          <w:sz w:val="20"/>
          <w:szCs w:val="20"/>
          <w:u w:val="single"/>
          <w:lang w:val="ro-RO"/>
        </w:rPr>
        <w:t>-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___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008E5B49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(4) Arenda se cuvine de la data pred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rii terenului pe baza unui proces verbal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ncheiat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ntre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Arendator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</w:t>
      </w:r>
      <w:r w:rsidR="003E67FA" w:rsidRPr="00615B2D">
        <w:rPr>
          <w:rFonts w:ascii="Times New Roman" w:hAnsi="Times New Roman"/>
          <w:b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7050A581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60EA4996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2. 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(1) Terenul arendat va fi folosit de 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scopul exploat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agricole.</w:t>
      </w:r>
    </w:p>
    <w:p w14:paraId="1715F15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(2)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</w:t>
      </w:r>
      <w:r w:rsidR="003E67FA" w:rsidRPr="00615B2D">
        <w:rPr>
          <w:rFonts w:ascii="Times New Roman" w:hAnsi="Times New Roman"/>
          <w:b/>
          <w:noProof/>
          <w:sz w:val="20"/>
          <w:szCs w:val="20"/>
          <w:u w:color="00B050"/>
          <w:lang w:val="ro-RO"/>
        </w:rPr>
        <w:t>s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ul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poate schimba categoria de folosin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terenului arendat numai cu acordul prealabil dat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scris de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Arendator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cu respectarea dispozi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iilor legale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vigoare.   </w:t>
      </w:r>
    </w:p>
    <w:p w14:paraId="3FD73A2B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3EDF4EA0" w14:textId="069895D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lastRenderedPageBreak/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3.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Prezentul contract de arendare se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ncheie pe</w:t>
      </w:r>
      <w:r w:rsidR="006A7BCC">
        <w:rPr>
          <w:rFonts w:ascii="Times New Roman" w:hAnsi="Times New Roman"/>
          <w:noProof/>
          <w:sz w:val="20"/>
          <w:szCs w:val="20"/>
          <w:lang w:val="ro-RO"/>
        </w:rPr>
        <w:t>n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tru o peri</w:t>
      </w:r>
      <w:r w:rsidR="00C63262">
        <w:rPr>
          <w:rFonts w:ascii="Times New Roman" w:hAnsi="Times New Roman"/>
          <w:noProof/>
          <w:sz w:val="20"/>
          <w:szCs w:val="20"/>
          <w:lang w:val="ro-RO"/>
        </w:rPr>
        <w:t>o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bookmarkStart w:id="2" w:name="OLE_LINK6"/>
      <w:bookmarkStart w:id="3" w:name="OLE_LINK7"/>
      <w:r w:rsidR="00227848">
        <w:rPr>
          <w:rFonts w:ascii="Times New Roman" w:hAnsi="Times New Roman"/>
          <w:b/>
          <w:noProof/>
          <w:sz w:val="20"/>
          <w:szCs w:val="20"/>
          <w:lang w:val="ro-RO"/>
        </w:rPr>
        <w:t>Expirare</w:t>
      </w:r>
      <w:bookmarkEnd w:id="2"/>
      <w:bookmarkEnd w:id="3"/>
      <w:r w:rsid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ani,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ncep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 cu data de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>
        <w:rPr>
          <w:rFonts w:ascii="Times New Roman" w:hAnsi="Times New Roman"/>
          <w:b/>
          <w:noProof/>
          <w:sz w:val="20"/>
          <w:szCs w:val="20"/>
          <w:lang w:val="ro-RO"/>
        </w:rPr>
        <w:t>ataInceput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p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data de</w:t>
      </w:r>
      <w:r w:rsidR="00C63262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63262" w:rsidRPr="00615B2D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>
        <w:rPr>
          <w:rFonts w:ascii="Times New Roman" w:hAnsi="Times New Roman"/>
          <w:b/>
          <w:noProof/>
          <w:sz w:val="20"/>
          <w:szCs w:val="20"/>
          <w:lang w:val="ro-RO"/>
        </w:rPr>
        <w:t>ataSfarsit</w:t>
      </w:r>
      <w:r w:rsidR="00C63262" w:rsidRP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17D82326" w14:textId="77777777" w:rsidR="003E67FA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Contractul se prelunge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 de drept pentru o perioad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egal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cea convenit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alin. (1) dac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nici una dintre p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nu notific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celeilalte, cu cel pu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 un an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nainte de expirarea termenului contractual, inten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 nu re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nnoi contractul.  </w:t>
      </w:r>
    </w:p>
    <w:p w14:paraId="59C9262B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4CA36C3" w14:textId="7CCA7A89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4.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Nivelul arendei este de 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r w:rsidR="00227848">
        <w:rPr>
          <w:rFonts w:ascii="Times New Roman" w:hAnsi="Times New Roman"/>
          <w:b/>
          <w:noProof/>
          <w:sz w:val="20"/>
          <w:szCs w:val="20"/>
          <w:lang w:val="ro-RO"/>
        </w:rPr>
        <w:t>CantitateContract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C63262" w:rsidRPr="002067E6">
        <w:rPr>
          <w:rFonts w:ascii="Times New Roman" w:hAnsi="Times New Roman"/>
          <w:b/>
          <w:noProof/>
          <w:sz w:val="20"/>
          <w:szCs w:val="20"/>
          <w:lang w:val="ro-RO"/>
        </w:rPr>
        <w:t xml:space="preserve"> 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kg</w:t>
      </w:r>
      <w:r w:rsidR="00835238">
        <w:rPr>
          <w:rFonts w:ascii="Times New Roman" w:hAnsi="Times New Roman"/>
          <w:b/>
          <w:noProof/>
          <w:sz w:val="20"/>
          <w:szCs w:val="20"/>
          <w:lang w:val="ro-RO"/>
        </w:rPr>
        <w:t xml:space="preserve"> grau </w:t>
      </w:r>
      <w:r w:rsidRPr="002067E6">
        <w:rPr>
          <w:rFonts w:ascii="Times New Roman" w:hAnsi="Times New Roman"/>
          <w:b/>
          <w:noProof/>
          <w:sz w:val="20"/>
          <w:szCs w:val="20"/>
          <w:lang w:val="ro-RO"/>
        </w:rPr>
        <w:t>/ha/an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pl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tibil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 sau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r w:rsidR="00227848">
        <w:rPr>
          <w:rFonts w:ascii="Times New Roman" w:hAnsi="Times New Roman"/>
          <w:b/>
          <w:noProof/>
          <w:sz w:val="20"/>
          <w:szCs w:val="20"/>
          <w:lang w:val="ro-RO"/>
        </w:rPr>
        <w:t>CantitateContract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kg/ha pentru plata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natur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din care se scade echivalentul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lei a cotei contribu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iei datorat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arendator la asigur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rile sociale din veniturile ob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inute din prezentul contract de arend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precum 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cota de impozit pe venit ce revine arendatorului din prezentul contract de arend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2CA382F9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C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nd plata arendei se face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bani, termenul de plat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va fi de la data de 31 august p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31 decembrie, iar arenda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produse se va acorda Arendatorului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termen de 45 zile de la terminarea recoltatului.</w:t>
      </w:r>
    </w:p>
    <w:p w14:paraId="17E463C6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(3) Plata se face la sediul arenda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men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ionat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prezentul contract.</w:t>
      </w:r>
    </w:p>
    <w:p w14:paraId="2FD46A3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(4) Prezentul contract constituie titlu executoriu pentru plata arendei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modalit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ile 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termenele stabilite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prezentul articol.</w:t>
      </w:r>
    </w:p>
    <w:p w14:paraId="02FA8351" w14:textId="6DA9494C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(5) P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ile sunt obligate s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notifice prim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riei la care a fost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nregistrat contractul orice modificare a nivelului arendei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5F8C5FAA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(6) Impozitul pe veniturile din arend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precum 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contribu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asigur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 sociale, se calculeaz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prin re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inerea la surs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c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pl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titorii de venit la momentul pl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 venitului, prin aplicarea cotei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vigoare la baza de calcul prev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zut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lege.</w:t>
      </w:r>
    </w:p>
    <w:p w14:paraId="273EE12A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(7)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arenda se exprim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natur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evaluarea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lei se va face pe baza pre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urilor medii ale produselor agricole, stabilite prin hot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rea Consiliului Jude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ean C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ra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i.</w:t>
      </w:r>
    </w:p>
    <w:p w14:paraId="3250E206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(8) Arendatorul poate solicita plata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avans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bani, avans care nu poate fi mai mare de 30%.</w:t>
      </w:r>
    </w:p>
    <w:p w14:paraId="63FBCAE2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DA31D9D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5. 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Drepturile 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obliga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arendatorului sun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urm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05B3DDE4" w14:textId="77777777" w:rsidR="00655719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predea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ului terenul la termenul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60541CBD" w14:textId="1C3054D5" w:rsidR="00983450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 garanteze pe arenda</w:t>
      </w:r>
      <w:r w:rsidR="000F4791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evic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total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sau par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;</w:t>
      </w:r>
    </w:p>
    <w:p w14:paraId="15DF5F3F" w14:textId="77777777" w:rsidR="00983450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nu ia nici un fel de 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ma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suri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leg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tur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terenul arendat, de natur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 tulbure pe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;</w:t>
      </w:r>
    </w:p>
    <w:p w14:paraId="3555AC89" w14:textId="16261939" w:rsidR="00CD2B83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controleze modul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 exploateaz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arendat. Pentru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ndeplinirea dreptului prev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zut la art. 5 lit. D, arendatorul are obliga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de a-l notifica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scris pe arenda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cel pu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 5 zile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nainte de efectuarea controlului. Pe timpul controlului arendatorul va fi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nso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it de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sau de un reprezentant al acestuia;</w:t>
      </w:r>
    </w:p>
    <w:p w14:paraId="32C8C389" w14:textId="77777777" w:rsidR="00CD2B83" w:rsidRPr="002067E6" w:rsidRDefault="00193428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 caz de tulbur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ri ale ter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ilor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 exploatarea terenului 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ioneze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mpreun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ul, potrivit legii, pentru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ncetarea actelor de tulburare;</w:t>
      </w:r>
    </w:p>
    <w:p w14:paraId="5B022859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teasc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taxele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impozitele datorate pentru terenurile arendate;</w:t>
      </w:r>
    </w:p>
    <w:p w14:paraId="7CD2C667" w14:textId="4826B82A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ncuno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tin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eze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scris pe arenda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inten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 nu re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nnoi contractul cu cel pu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 un an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nainte de a expira termenul contractual;</w:t>
      </w:r>
    </w:p>
    <w:p w14:paraId="3D126916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primeasc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ncetarea contractului, terenul care a f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cut obiectul acestuia;</w:t>
      </w:r>
    </w:p>
    <w:p w14:paraId="06563AA7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opteaz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pentru re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inerea la surs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impozitului pe venitul net din arend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precum 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a cotei de contribu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de asigur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 sociale de s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tate, contribu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 re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inute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virate de c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pl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titor de venit;</w:t>
      </w:r>
    </w:p>
    <w:p w14:paraId="3514BAFC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respecte dreptul de preemp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al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la cump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rarea terenului ce face obiectul prezentului contract.</w:t>
      </w:r>
    </w:p>
    <w:p w14:paraId="775636BA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17E6DF7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6. Drepturile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obliga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sunt urm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2A4D61E4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primeasc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arendat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de prezentul contract;</w:t>
      </w:r>
    </w:p>
    <w:p w14:paraId="75B13467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foloseasc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arendat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scopul exploat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rii agricole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2A3445AF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men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poten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ialul de produc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nu degradeze terenul arendat;</w:t>
      </w:r>
    </w:p>
    <w:p w14:paraId="32622490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nu schimbe categoria de folosin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terenului f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acordul scris al arendatorului;</w:t>
      </w:r>
    </w:p>
    <w:p w14:paraId="7A2187EB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teasc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arenda la termenele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736839E1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suporte taxele de redactare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nregistrare a contractului;</w:t>
      </w:r>
    </w:p>
    <w:p w14:paraId="00816228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comunice arendatorului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 xml:space="preserve">a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solicite acestuia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intervin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este tulburat de ter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exploatarea terenului arendat;</w:t>
      </w:r>
    </w:p>
    <w:p w14:paraId="7E9F3DEB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la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ncetarea contractului are obliga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 restitui terenul arendat;</w:t>
      </w:r>
    </w:p>
    <w:p w14:paraId="3E1752B7" w14:textId="6BA71649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asigure terenul agricol ce face obiectul prezentului contract pentru riscul pi</w:t>
      </w:r>
      <w:r w:rsidR="000F4791">
        <w:rPr>
          <w:rFonts w:ascii="Times New Roman" w:hAnsi="Times New Roman"/>
          <w:noProof/>
          <w:sz w:val="20"/>
          <w:szCs w:val="20"/>
          <w:lang w:val="ro-RO"/>
        </w:rPr>
        <w:t>erderii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recoltei din cauza unor calamit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naturale;</w:t>
      </w:r>
    </w:p>
    <w:p w14:paraId="1FCCFC8A" w14:textId="32F52411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are dreptul de preem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iune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cazu</w:t>
      </w:r>
      <w:r w:rsidR="00BD6260">
        <w:rPr>
          <w:rFonts w:ascii="Times New Roman" w:hAnsi="Times New Roman"/>
          <w:noProof/>
          <w:sz w:val="20"/>
          <w:szCs w:val="20"/>
          <w:lang w:val="ro-RO"/>
        </w:rPr>
        <w:t>l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nstrain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prin v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nzare de 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arendator a terenului ce face obiectul prezentului contract; conform art. 1849 cod civil,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 are drept de preem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cu privire la bunurile agricole arendate, care se exercit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potrivit art. 1730 - 1739 cod civil;</w:t>
      </w:r>
    </w:p>
    <w:p w14:paraId="16010D9B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subarendarea total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 xml:space="preserve">a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sau par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este interzis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sub sanc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iunea nulit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ii.</w:t>
      </w:r>
    </w:p>
    <w:p w14:paraId="4173B41F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vireze la bugetul de stat impozitul pe venitul net ob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inut din arendare, precum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cotele de contribu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de asigur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 sociale de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tate conform legii.</w:t>
      </w:r>
    </w:p>
    <w:p w14:paraId="0ED1E7AD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5B1863B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7.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 de v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nzare a terenului de 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arendator unui ter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prezentul contract va continua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acelea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ii.</w:t>
      </w:r>
    </w:p>
    <w:p w14:paraId="2677499F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lastRenderedPageBreak/>
        <w:t xml:space="preserve">            (2)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situa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care arendatorul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nstr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unui ter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nerespectarea dreptului de preemp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recunoscut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ului, arendatorul datoreaz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daune-interese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ntr-un cuantum de 5.000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lei pentru fiecare hectar de teren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nstrainat.</w:t>
      </w:r>
    </w:p>
    <w:p w14:paraId="4950177A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0A17E6F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8.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cazul interven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iei unor calamit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naturale, cuantumul arendei datorat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arendatorului se va diminua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aceea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propor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cu pagubele produse pe terenul ce face obiectul contractului. Reducerea arendei se va stabili la sf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itul perioadei de arendare c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 se va face o compensare a recoltelor tuturor anilor de folosin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6E7C3D5E" w14:textId="4E2EC9C2" w:rsidR="00B16A30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nu va putea reduce arenda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pie</w:t>
      </w:r>
      <w:r w:rsidR="000F4791">
        <w:rPr>
          <w:rFonts w:ascii="Times New Roman" w:hAnsi="Times New Roman"/>
          <w:noProof/>
          <w:sz w:val="20"/>
          <w:szCs w:val="20"/>
          <w:lang w:val="ro-RO"/>
        </w:rPr>
        <w:t>rderii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recoltei a avut loc dup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ce a fost culeas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2F4B1F35" w14:textId="77777777" w:rsidR="00CD2B83" w:rsidRPr="002067E6" w:rsidRDefault="00CD2B83" w:rsidP="002067E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(3) Prin calamit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naturale,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sensul prezentului contract, 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eleg orice fenomene naturale care pun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imposibilitate de a exploata terenul agricol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i/sau afecteaz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produc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agricol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6FF908FF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(4) Pagubele produse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urma calamit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ilor vor fi cele constatate de persoanele abilitate conform prevederilor legale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vigoare.</w:t>
      </w:r>
    </w:p>
    <w:p w14:paraId="3FDB092F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FC354D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9.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Prezentul contract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data expir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termenului men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ionat la 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3, alin.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1,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situa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care nu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g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sesc aplicabilitate dispozi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3, alin.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2.</w:t>
      </w:r>
    </w:p>
    <w:p w14:paraId="7695B405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Niciuna dintre 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nu poate denun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 unilateral prezentul Contract.</w:t>
      </w:r>
    </w:p>
    <w:p w14:paraId="682816FB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(3) Prezentul Contract poate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 cu acordul 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ilor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nainte de expirarea termenelor prev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zute la 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3.</w:t>
      </w:r>
    </w:p>
    <w:p w14:paraId="65067C1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(4) Cazuri speciale de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 a contractului: prin decesul, incapacitatea sau falimentul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ului.</w:t>
      </w:r>
    </w:p>
    <w:p w14:paraId="44D26CB2" w14:textId="42C5ADD3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(5) Decesul arendatorului nu duce la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ncetarea Contractului, efectele acestuia prelungindu-se de drept asupra mo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tenitorilor sau a persoanelor cu voca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succesoral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tenirea arendatorului decedat.</w:t>
      </w:r>
    </w:p>
    <w:p w14:paraId="57A0BE4E" w14:textId="5A4EF6FE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(6)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 de deces al arendatorului,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este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drept a pl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 arenda (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 sau produse) oric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reia dintre persoanele </w:t>
      </w:r>
      <w:r w:rsidR="00E274B0">
        <w:rPr>
          <w:rFonts w:ascii="Times New Roman" w:hAnsi="Times New Roman"/>
          <w:noProof/>
          <w:sz w:val="20"/>
          <w:szCs w:val="20"/>
          <w:lang w:val="ro-RO"/>
        </w:rPr>
        <w:t>mostenitoare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cu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prezent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de 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tre aceasta 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nscrisurilor care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ateste voca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succesoral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/calitatea de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 (certificat de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/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certificat de legatar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/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certificat de calitate de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tenitor).</w:t>
      </w:r>
    </w:p>
    <w:p w14:paraId="4CB1A7C7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(7)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lipsa prezent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documentelor men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ionate la alin.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5,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 poate refuza plata arendei, f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fi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inut responsabil de ne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ndeplinirea obliga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iilor contractuale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f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i se putea percepe penalit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consecin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567E5748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7E744C4" w14:textId="164F248B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10.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For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 major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exonereaz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spundere, partea care o invoc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0E45E45B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A561FAC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11.</w:t>
      </w:r>
      <w:r w:rsidR="00633E3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Eventualele ne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elegeri se vor solu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iona pe cale amiabil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 contrar, litigiile fiind de competen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instan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elor judec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tore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 de la sediul arenda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ului.</w:t>
      </w:r>
    </w:p>
    <w:p w14:paraId="08502B0B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F38A93A" w14:textId="60266353" w:rsid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3BBD45F0" w14:textId="77777777" w:rsidR="00880A91" w:rsidRPr="002067E6" w:rsidRDefault="00880A91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tbl>
      <w:tblPr>
        <w:tblW w:w="10298" w:type="dxa"/>
        <w:tblLook w:val="04A0" w:firstRow="1" w:lastRow="0" w:firstColumn="1" w:lastColumn="0" w:noHBand="0" w:noVBand="1"/>
      </w:tblPr>
      <w:tblGrid>
        <w:gridCol w:w="5529"/>
        <w:gridCol w:w="4769"/>
      </w:tblGrid>
      <w:tr w:rsidR="00193428" w:rsidRPr="00044152" w14:paraId="18C12D27" w14:textId="77777777" w:rsidTr="00880A91">
        <w:tc>
          <w:tcPr>
            <w:tcW w:w="5529" w:type="dxa"/>
            <w:shd w:val="clear" w:color="auto" w:fill="auto"/>
          </w:tcPr>
          <w:p w14:paraId="1BC0FFCC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ARENDATOR,</w:t>
            </w:r>
          </w:p>
          <w:p w14:paraId="5621F3E6" w14:textId="3E5E5DC8" w:rsidR="002067E6" w:rsidRPr="00044152" w:rsidRDefault="00C63262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</w:t>
            </w:r>
            <w:proofErr w:type="spellStart"/>
            <w:r w:rsidR="00227848">
              <w:rPr>
                <w:b/>
                <w:bCs/>
              </w:rPr>
              <w:t>NumeArendator</w:t>
            </w:r>
            <w:proofErr w:type="spellEnd"/>
            <w:r>
              <w:rPr>
                <w:b/>
                <w:bCs/>
              </w:rPr>
              <w:t>]</w:t>
            </w:r>
          </w:p>
          <w:p w14:paraId="4F782685" w14:textId="3D5787BA" w:rsidR="00FE14CE" w:rsidRPr="00044152" w:rsidRDefault="00FE14CE" w:rsidP="00FE14CE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[NumeArendator2]</w:t>
            </w:r>
          </w:p>
          <w:p w14:paraId="7504BBC7" w14:textId="57BED6A6" w:rsidR="003A54B6" w:rsidRPr="00044152" w:rsidRDefault="003A54B6" w:rsidP="003A54B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[NumeArendator3]</w:t>
            </w:r>
          </w:p>
          <w:p w14:paraId="49E2B940" w14:textId="06FFD50B" w:rsidR="003A54B6" w:rsidRPr="00044152" w:rsidRDefault="003A54B6" w:rsidP="003A54B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[NumeArendator4]</w:t>
            </w:r>
          </w:p>
          <w:p w14:paraId="1F9CC7D0" w14:textId="5B42B57E" w:rsidR="003A54B6" w:rsidRPr="00044152" w:rsidRDefault="003A54B6" w:rsidP="003A54B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[NumeArendator5]</w:t>
            </w:r>
          </w:p>
          <w:p w14:paraId="4BC3E4FD" w14:textId="2BD0B9B6" w:rsidR="00880A91" w:rsidRDefault="00880A91" w:rsidP="00880A91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30314526" w14:textId="78A37262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769" w:type="dxa"/>
            <w:shd w:val="clear" w:color="auto" w:fill="auto"/>
          </w:tcPr>
          <w:p w14:paraId="24C35A9E" w14:textId="77777777" w:rsidR="00392086" w:rsidRPr="00A43635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ARENDA</w:t>
            </w:r>
            <w:r w:rsidRPr="00A43635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S</w:t>
            </w:r>
            <w:r w:rsidRPr="00A43635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,</w:t>
            </w:r>
          </w:p>
          <w:p w14:paraId="75781E8F" w14:textId="77777777" w:rsidR="00392086" w:rsidRPr="00A43635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[</w:t>
            </w:r>
            <w:proofErr w:type="spellStart"/>
            <w:r w:rsidRPr="00A43635">
              <w:rPr>
                <w:rFonts w:asciiTheme="minorHAnsi" w:hAnsiTheme="minorHAnsi" w:cstheme="minorHAnsi"/>
                <w:b/>
                <w:bCs/>
              </w:rPr>
              <w:t>NumeFirma</w:t>
            </w:r>
            <w:proofErr w:type="spellEnd"/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]</w:t>
            </w:r>
          </w:p>
          <w:p w14:paraId="1C3958E0" w14:textId="77777777" w:rsidR="00392086" w:rsidRPr="00A43635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sz w:val="20"/>
                <w:szCs w:val="20"/>
              </w:rPr>
              <w:t>[</w:t>
            </w:r>
            <w:proofErr w:type="spellStart"/>
            <w:r w:rsidRPr="00A43635">
              <w:rPr>
                <w:rFonts w:ascii="Times New Roman" w:hAnsi="Times New Roman"/>
                <w:sz w:val="20"/>
                <w:szCs w:val="20"/>
              </w:rPr>
              <w:t>FunctieAdministrator</w:t>
            </w:r>
            <w:proofErr w:type="spellEnd"/>
            <w:r w:rsidRPr="00A43635">
              <w:rPr>
                <w:rFonts w:ascii="Times New Roman" w:hAnsi="Times New Roman"/>
                <w:sz w:val="20"/>
                <w:szCs w:val="20"/>
              </w:rPr>
              <w:t>]</w:t>
            </w:r>
            <w:r w:rsidRPr="00A43635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,</w:t>
            </w:r>
          </w:p>
          <w:p w14:paraId="7A39DC31" w14:textId="7CDAD9BD" w:rsidR="00D8646D" w:rsidRPr="00044152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[</w:t>
            </w:r>
            <w:r w:rsidRPr="00A43635">
              <w:rPr>
                <w:rFonts w:asciiTheme="minorHAnsi" w:hAnsiTheme="minorHAnsi" w:cstheme="minorHAnsi"/>
                <w:b/>
                <w:bCs/>
              </w:rPr>
              <w:t>Administrator</w:t>
            </w: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]</w:t>
            </w:r>
          </w:p>
        </w:tc>
      </w:tr>
      <w:tr w:rsidR="00D8646D" w:rsidRPr="00044152" w14:paraId="76323E84" w14:textId="77777777" w:rsidTr="00880A91">
        <w:tc>
          <w:tcPr>
            <w:tcW w:w="5529" w:type="dxa"/>
            <w:shd w:val="clear" w:color="auto" w:fill="auto"/>
          </w:tcPr>
          <w:p w14:paraId="52114360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7B529E33" w14:textId="28AD5FA3" w:rsidR="00D8646D" w:rsidRPr="00044152" w:rsidRDefault="00313E47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[INREGISTRAT_LA</w:t>
            </w:r>
            <w:r w:rsidR="00E27BE4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]</w:t>
            </w:r>
          </w:p>
          <w:p w14:paraId="2B8C130C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37C38B67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Jude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t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ul C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l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ra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s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i</w:t>
            </w:r>
          </w:p>
          <w:p w14:paraId="63C7B24D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7F10238A" w14:textId="57F6B7B6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 xml:space="preserve">Nr. </w:t>
            </w:r>
            <w:r w:rsidR="00193428"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i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nregistrare___________/_____/_____/</w:t>
            </w:r>
            <w:r w:rsidR="000F4791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_____</w:t>
            </w:r>
          </w:p>
          <w:p w14:paraId="293050BB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3D95E97B" w14:textId="0AEEDA4C" w:rsidR="00D8646D" w:rsidRPr="00044152" w:rsidRDefault="00313E47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[</w:t>
            </w:r>
            <w:r w:rsidR="00D8646D"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SECRETAR</w:t>
            </w:r>
            <w:r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]</w:t>
            </w:r>
          </w:p>
        </w:tc>
        <w:tc>
          <w:tcPr>
            <w:tcW w:w="4769" w:type="dxa"/>
            <w:shd w:val="clear" w:color="auto" w:fill="auto"/>
          </w:tcPr>
          <w:p w14:paraId="3B2ADB77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</w:tc>
      </w:tr>
    </w:tbl>
    <w:p w14:paraId="479B9077" w14:textId="77777777" w:rsidR="00263A30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</w:p>
    <w:p w14:paraId="0815CB06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64F9327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6BD74A45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3C29E932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794319FE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75947D7C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6CF7A23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7CF2B31B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F03DD18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7C913AB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064E657D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456B0A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2284331" w14:textId="77777777" w:rsidR="00263A30" w:rsidRDefault="00263A30" w:rsidP="00263A30">
      <w:pPr>
        <w:pStyle w:val="NormalWeb"/>
        <w:spacing w:before="0" w:beforeAutospacing="0" w:after="0" w:afterAutospacing="0"/>
        <w:jc w:val="right"/>
        <w:rPr>
          <w:sz w:val="28"/>
          <w:szCs w:val="28"/>
          <w:lang w:val="ro-RO"/>
        </w:rPr>
      </w:pPr>
    </w:p>
    <w:p w14:paraId="2DA65923" w14:textId="77777777" w:rsidR="00263A30" w:rsidRDefault="00263A30" w:rsidP="00263A30">
      <w:pPr>
        <w:pStyle w:val="NormalWeb"/>
        <w:spacing w:before="0" w:beforeAutospacing="0" w:after="0" w:afterAutospacing="0"/>
        <w:rPr>
          <w:sz w:val="28"/>
          <w:szCs w:val="28"/>
          <w:lang w:val="ro-RO"/>
        </w:rPr>
      </w:pPr>
    </w:p>
    <w:p w14:paraId="61B65F3E" w14:textId="53B921BA" w:rsidR="00263A30" w:rsidRDefault="00263A30" w:rsidP="00263A30">
      <w:pPr>
        <w:pStyle w:val="NoSpacing"/>
        <w:spacing w:line="264" w:lineRule="auto"/>
        <w:ind w:right="-1"/>
        <w:jc w:val="center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[</w:t>
      </w:r>
      <w:r w:rsidR="00BC014E">
        <w:rPr>
          <w:rFonts w:ascii="Times New Roman" w:hAnsi="Times New Roman"/>
          <w:noProof/>
          <w:sz w:val="24"/>
          <w:szCs w:val="24"/>
        </w:rPr>
        <w:t>NUMEFIRMA</w:t>
      </w:r>
      <w:r>
        <w:rPr>
          <w:rFonts w:ascii="Times New Roman" w:hAnsi="Times New Roman"/>
          <w:noProof/>
          <w:sz w:val="24"/>
          <w:szCs w:val="24"/>
        </w:rPr>
        <w:t>]</w:t>
      </w:r>
    </w:p>
    <w:p w14:paraId="2C70AAF6" w14:textId="0188F43D" w:rsidR="00263A30" w:rsidRPr="00714D0E" w:rsidRDefault="00263A30" w:rsidP="00263A30">
      <w:pPr>
        <w:pStyle w:val="NoSpacing"/>
        <w:spacing w:line="264" w:lineRule="auto"/>
        <w:ind w:right="-1"/>
        <w:jc w:val="center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[ADRESA]</w:t>
      </w:r>
    </w:p>
    <w:p w14:paraId="795B663F" w14:textId="77777777" w:rsidR="00263A30" w:rsidRDefault="00263A30" w:rsidP="00263A30">
      <w:pPr>
        <w:pStyle w:val="NoSpacing"/>
        <w:spacing w:line="264" w:lineRule="auto"/>
        <w:ind w:right="-1"/>
        <w:jc w:val="center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[LOCALITATE_SOC], [JUDET_SOC]</w:t>
      </w:r>
    </w:p>
    <w:p w14:paraId="426E78A5" w14:textId="77777777" w:rsidR="00263A30" w:rsidRDefault="00263A30" w:rsidP="00263A30">
      <w:pPr>
        <w:pStyle w:val="NoSpacing"/>
        <w:spacing w:line="264" w:lineRule="auto"/>
        <w:ind w:right="-1"/>
        <w:jc w:val="center"/>
        <w:rPr>
          <w:rFonts w:ascii="Times New Roman" w:hAnsi="Times New Roman"/>
          <w:noProof/>
          <w:sz w:val="24"/>
          <w:szCs w:val="24"/>
        </w:rPr>
      </w:pPr>
    </w:p>
    <w:p w14:paraId="2317323A" w14:textId="77777777" w:rsidR="00263A30" w:rsidRDefault="00263A30" w:rsidP="00263A30">
      <w:pPr>
        <w:pStyle w:val="NormalWeb"/>
        <w:spacing w:before="0" w:beforeAutospacing="0" w:after="0" w:afterAutospacing="0"/>
        <w:jc w:val="center"/>
        <w:rPr>
          <w:sz w:val="28"/>
          <w:szCs w:val="28"/>
          <w:lang w:val="ro-RO"/>
        </w:rPr>
      </w:pPr>
    </w:p>
    <w:p w14:paraId="4BEE9E35" w14:textId="77777777" w:rsidR="00263A30" w:rsidRDefault="00263A30" w:rsidP="00263A30">
      <w:pPr>
        <w:pStyle w:val="NormalWeb"/>
        <w:spacing w:before="0" w:beforeAutospacing="0" w:after="0" w:afterAutospacing="0"/>
        <w:jc w:val="right"/>
        <w:rPr>
          <w:sz w:val="28"/>
          <w:szCs w:val="28"/>
          <w:lang w:val="ro-RO"/>
        </w:rPr>
      </w:pPr>
    </w:p>
    <w:p w14:paraId="1C382781" w14:textId="77777777" w:rsidR="00263A30" w:rsidRPr="00314CB4" w:rsidRDefault="00263A30" w:rsidP="00263A30">
      <w:pPr>
        <w:pStyle w:val="NormalWeb"/>
        <w:spacing w:before="0" w:beforeAutospacing="0" w:after="0" w:afterAutospacing="0"/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Nr. </w:t>
      </w:r>
      <w:r w:rsidRPr="00314CB4">
        <w:rPr>
          <w:color w:val="000000"/>
          <w:sz w:val="28"/>
          <w:szCs w:val="28"/>
        </w:rPr>
        <w:t>________/__________</w:t>
      </w:r>
    </w:p>
    <w:p w14:paraId="315047F2" w14:textId="77777777" w:rsidR="00263A30" w:rsidRDefault="00263A30" w:rsidP="00263A30">
      <w:pPr>
        <w:spacing w:line="480" w:lineRule="auto"/>
        <w:ind w:left="2160" w:firstLine="720"/>
        <w:rPr>
          <w:sz w:val="28"/>
          <w:szCs w:val="28"/>
          <w:lang w:val="pt-BR"/>
        </w:rPr>
      </w:pPr>
    </w:p>
    <w:p w14:paraId="6FE4DEB6" w14:textId="77777777" w:rsidR="00263A30" w:rsidRPr="007F352D" w:rsidRDefault="00263A30" w:rsidP="00263A30">
      <w:pPr>
        <w:ind w:left="720" w:firstLine="720"/>
        <w:rPr>
          <w:color w:val="000000"/>
          <w:sz w:val="28"/>
          <w:szCs w:val="28"/>
        </w:rPr>
      </w:pPr>
      <w:proofErr w:type="spellStart"/>
      <w:r w:rsidRPr="007F352D">
        <w:rPr>
          <w:color w:val="000000"/>
          <w:sz w:val="28"/>
          <w:szCs w:val="28"/>
        </w:rPr>
        <w:t>Catre</w:t>
      </w:r>
      <w:proofErr w:type="spellEnd"/>
      <w:r w:rsidRPr="007F352D">
        <w:rPr>
          <w:color w:val="000000"/>
          <w:sz w:val="28"/>
          <w:szCs w:val="28"/>
        </w:rPr>
        <w:t>,</w:t>
      </w:r>
    </w:p>
    <w:p w14:paraId="3A40D71E" w14:textId="77777777" w:rsidR="00263A30" w:rsidRPr="007F352D" w:rsidRDefault="00263A30" w:rsidP="00263A30">
      <w:pPr>
        <w:jc w:val="center"/>
        <w:rPr>
          <w:b/>
          <w:color w:val="000000"/>
          <w:sz w:val="28"/>
          <w:szCs w:val="28"/>
        </w:rPr>
      </w:pPr>
      <w:r w:rsidRPr="007F352D">
        <w:rPr>
          <w:b/>
          <w:color w:val="000000"/>
          <w:sz w:val="28"/>
          <w:szCs w:val="28"/>
        </w:rPr>
        <w:t>Primaria</w:t>
      </w:r>
      <w:r>
        <w:rPr>
          <w:b/>
          <w:color w:val="000000"/>
          <w:sz w:val="28"/>
          <w:szCs w:val="28"/>
        </w:rPr>
        <w:t xml:space="preserve"> [PRIMARIE_LOC]</w:t>
      </w:r>
    </w:p>
    <w:p w14:paraId="64895C0F" w14:textId="77777777" w:rsidR="00263A30" w:rsidRPr="007F352D" w:rsidRDefault="00263A30" w:rsidP="00263A30">
      <w:pPr>
        <w:rPr>
          <w:b/>
          <w:color w:val="000000"/>
          <w:sz w:val="28"/>
          <w:szCs w:val="28"/>
        </w:rPr>
      </w:pPr>
    </w:p>
    <w:p w14:paraId="049D9434" w14:textId="77777777" w:rsidR="00263A30" w:rsidRDefault="00263A30" w:rsidP="00263A30">
      <w:pPr>
        <w:ind w:firstLine="720"/>
        <w:jc w:val="both"/>
        <w:rPr>
          <w:color w:val="000000"/>
          <w:sz w:val="28"/>
          <w:szCs w:val="28"/>
        </w:rPr>
      </w:pPr>
    </w:p>
    <w:p w14:paraId="2C4B3FD2" w14:textId="77777777" w:rsidR="00263A30" w:rsidRDefault="00263A30" w:rsidP="00263A30">
      <w:pPr>
        <w:ind w:firstLine="720"/>
        <w:jc w:val="both"/>
        <w:rPr>
          <w:color w:val="000000"/>
          <w:sz w:val="28"/>
          <w:szCs w:val="28"/>
        </w:rPr>
      </w:pPr>
    </w:p>
    <w:p w14:paraId="5DDC2637" w14:textId="2AC5A354" w:rsidR="00263A30" w:rsidRPr="007F352D" w:rsidRDefault="00263A30" w:rsidP="00263A30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Prin </w:t>
      </w:r>
      <w:proofErr w:type="spellStart"/>
      <w:r>
        <w:rPr>
          <w:color w:val="000000"/>
          <w:sz w:val="28"/>
          <w:szCs w:val="28"/>
        </w:rPr>
        <w:t>prezenta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Pr="007F352D">
        <w:rPr>
          <w:color w:val="000000"/>
          <w:sz w:val="28"/>
          <w:szCs w:val="28"/>
        </w:rPr>
        <w:t>va</w:t>
      </w:r>
      <w:proofErr w:type="spellEnd"/>
      <w:r w:rsidRPr="007F352D">
        <w:rPr>
          <w:color w:val="000000"/>
          <w:sz w:val="28"/>
          <w:szCs w:val="28"/>
        </w:rPr>
        <w:t xml:space="preserve"> </w:t>
      </w:r>
      <w:proofErr w:type="spellStart"/>
      <w:r w:rsidRPr="007F352D">
        <w:rPr>
          <w:color w:val="000000"/>
          <w:sz w:val="28"/>
          <w:szCs w:val="28"/>
        </w:rPr>
        <w:t>transmit</w:t>
      </w:r>
      <w:r>
        <w:rPr>
          <w:color w:val="000000"/>
          <w:sz w:val="28"/>
          <w:szCs w:val="28"/>
        </w:rPr>
        <w:t>em</w:t>
      </w:r>
      <w:proofErr w:type="spellEnd"/>
      <w:r w:rsidRPr="007F352D">
        <w:rPr>
          <w:color w:val="000000"/>
          <w:sz w:val="28"/>
          <w:szCs w:val="28"/>
        </w:rPr>
        <w:t xml:space="preserve"> </w:t>
      </w:r>
      <w:proofErr w:type="spellStart"/>
      <w:r w:rsidRPr="007F352D">
        <w:rPr>
          <w:color w:val="000000"/>
          <w:sz w:val="28"/>
          <w:szCs w:val="28"/>
        </w:rPr>
        <w:t>alaturat</w:t>
      </w:r>
      <w:proofErr w:type="spellEnd"/>
      <w:r w:rsidRPr="007F352D">
        <w:rPr>
          <w:color w:val="000000"/>
          <w:sz w:val="28"/>
          <w:szCs w:val="28"/>
        </w:rPr>
        <w:t xml:space="preserve"> </w:t>
      </w:r>
      <w:proofErr w:type="spellStart"/>
      <w:r w:rsidRPr="007F352D">
        <w:rPr>
          <w:color w:val="000000"/>
          <w:sz w:val="28"/>
          <w:szCs w:val="28"/>
        </w:rPr>
        <w:t>contractul</w:t>
      </w:r>
      <w:proofErr w:type="spellEnd"/>
      <w:r w:rsidRPr="007F352D">
        <w:rPr>
          <w:color w:val="000000"/>
          <w:sz w:val="28"/>
          <w:szCs w:val="28"/>
        </w:rPr>
        <w:t xml:space="preserve"> de </w:t>
      </w:r>
      <w:proofErr w:type="spellStart"/>
      <w:r w:rsidRPr="007F352D">
        <w:rPr>
          <w:color w:val="000000"/>
          <w:sz w:val="28"/>
          <w:szCs w:val="28"/>
        </w:rPr>
        <w:t>arenda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incheiat</w:t>
      </w:r>
      <w:proofErr w:type="spellEnd"/>
      <w:r>
        <w:rPr>
          <w:color w:val="000000"/>
          <w:sz w:val="28"/>
          <w:szCs w:val="28"/>
        </w:rPr>
        <w:t xml:space="preserve"> cu [DOAMNA_DOMNUL] [NUME</w:t>
      </w:r>
      <w:r w:rsidR="00691954">
        <w:rPr>
          <w:color w:val="000000"/>
          <w:sz w:val="28"/>
          <w:szCs w:val="28"/>
        </w:rPr>
        <w:t>ARENDATOR</w:t>
      </w:r>
      <w:r>
        <w:rPr>
          <w:color w:val="000000"/>
          <w:sz w:val="28"/>
          <w:szCs w:val="28"/>
        </w:rPr>
        <w:t xml:space="preserve">], nr. [NRCONTRACT] </w:t>
      </w:r>
      <w:r w:rsidRPr="007F352D">
        <w:rPr>
          <w:color w:val="000000"/>
          <w:sz w:val="28"/>
          <w:szCs w:val="28"/>
        </w:rPr>
        <w:t xml:space="preserve">din data de </w:t>
      </w:r>
      <w:r>
        <w:rPr>
          <w:color w:val="000000"/>
          <w:sz w:val="28"/>
          <w:szCs w:val="28"/>
        </w:rPr>
        <w:t xml:space="preserve">[DATACONTRACT], </w:t>
      </w:r>
      <w:proofErr w:type="spellStart"/>
      <w:r w:rsidRPr="007F352D">
        <w:rPr>
          <w:color w:val="000000"/>
          <w:sz w:val="28"/>
          <w:szCs w:val="28"/>
        </w:rPr>
        <w:t>pentru</w:t>
      </w:r>
      <w:proofErr w:type="spellEnd"/>
      <w:r w:rsidRPr="007F352D">
        <w:rPr>
          <w:color w:val="000000"/>
          <w:sz w:val="28"/>
          <w:szCs w:val="28"/>
        </w:rPr>
        <w:t xml:space="preserve"> a fi </w:t>
      </w:r>
      <w:proofErr w:type="spellStart"/>
      <w:r w:rsidRPr="007F352D">
        <w:rPr>
          <w:color w:val="000000"/>
          <w:sz w:val="28"/>
          <w:szCs w:val="28"/>
        </w:rPr>
        <w:t>inregistrat</w:t>
      </w:r>
      <w:proofErr w:type="spellEnd"/>
      <w:r w:rsidRPr="007F352D">
        <w:rPr>
          <w:color w:val="000000"/>
          <w:sz w:val="28"/>
          <w:szCs w:val="28"/>
        </w:rPr>
        <w:t>.</w:t>
      </w:r>
    </w:p>
    <w:p w14:paraId="61B2FE65" w14:textId="77777777" w:rsidR="00263A30" w:rsidRDefault="00263A30" w:rsidP="00263A30">
      <w:pPr>
        <w:pStyle w:val="NormalWeb"/>
        <w:spacing w:before="0" w:beforeAutospacing="0" w:after="0" w:afterAutospacing="0" w:line="480" w:lineRule="auto"/>
        <w:jc w:val="center"/>
        <w:rPr>
          <w:sz w:val="28"/>
          <w:szCs w:val="28"/>
          <w:lang w:val="ro-RO"/>
        </w:rPr>
      </w:pPr>
    </w:p>
    <w:p w14:paraId="2AD6508B" w14:textId="77777777" w:rsidR="00263A30" w:rsidRDefault="00263A30" w:rsidP="00263A30">
      <w:pPr>
        <w:pStyle w:val="NormalWeb"/>
        <w:spacing w:before="0" w:beforeAutospacing="0" w:after="0" w:afterAutospacing="0" w:line="480" w:lineRule="auto"/>
        <w:jc w:val="center"/>
        <w:rPr>
          <w:sz w:val="28"/>
          <w:szCs w:val="28"/>
          <w:lang w:val="ro-RO"/>
        </w:rPr>
      </w:pPr>
    </w:p>
    <w:p w14:paraId="7ADCB4E4" w14:textId="77777777" w:rsidR="00263A30" w:rsidRDefault="00263A30" w:rsidP="00263A30">
      <w:pPr>
        <w:pStyle w:val="NormalWeb"/>
        <w:spacing w:before="0" w:beforeAutospacing="0" w:after="0" w:afterAutospacing="0" w:line="480" w:lineRule="auto"/>
        <w:rPr>
          <w:sz w:val="28"/>
          <w:szCs w:val="28"/>
          <w:lang w:val="ro-RO"/>
        </w:rPr>
      </w:pPr>
    </w:p>
    <w:p w14:paraId="00148B37" w14:textId="39C06E14" w:rsidR="00263A30" w:rsidRPr="00BC6B77" w:rsidRDefault="00263A30" w:rsidP="00263A30">
      <w:pPr>
        <w:pStyle w:val="NormalWeb"/>
        <w:spacing w:before="0" w:beforeAutospacing="0" w:after="0" w:afterAutospacing="0" w:line="276" w:lineRule="auto"/>
        <w:jc w:val="center"/>
        <w:rPr>
          <w:sz w:val="28"/>
          <w:szCs w:val="28"/>
          <w:lang w:val="ro-RO"/>
        </w:rPr>
      </w:pPr>
      <w:r w:rsidRPr="00BC6B77">
        <w:rPr>
          <w:sz w:val="28"/>
          <w:szCs w:val="28"/>
          <w:lang w:val="ro-RO"/>
        </w:rPr>
        <w:t>[</w:t>
      </w:r>
      <w:r w:rsidRPr="00BC6B77">
        <w:rPr>
          <w:rFonts w:eastAsiaTheme="minorHAnsi"/>
          <w:color w:val="000000"/>
          <w:sz w:val="28"/>
          <w:szCs w:val="28"/>
        </w:rPr>
        <w:t>FUNCTIE</w:t>
      </w:r>
      <w:r w:rsidR="00691954">
        <w:rPr>
          <w:rFonts w:eastAsiaTheme="minorHAnsi"/>
          <w:color w:val="000000"/>
          <w:sz w:val="28"/>
          <w:szCs w:val="28"/>
        </w:rPr>
        <w:t>ADMINISTRATOR</w:t>
      </w:r>
      <w:r w:rsidRPr="00BC6B77">
        <w:rPr>
          <w:sz w:val="28"/>
          <w:szCs w:val="28"/>
          <w:lang w:val="ro-RO"/>
        </w:rPr>
        <w:t>]</w:t>
      </w:r>
    </w:p>
    <w:p w14:paraId="2F2D5E2D" w14:textId="66E89705" w:rsidR="00263A30" w:rsidRPr="00BC6B77" w:rsidRDefault="00263A30" w:rsidP="00263A30">
      <w:pPr>
        <w:pStyle w:val="NormalWeb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BC6B77">
        <w:rPr>
          <w:sz w:val="28"/>
          <w:szCs w:val="28"/>
          <w:lang w:val="ro-RO"/>
        </w:rPr>
        <w:t>[</w:t>
      </w:r>
      <w:r w:rsidR="00BC014E">
        <w:rPr>
          <w:rFonts w:eastAsiaTheme="minorHAnsi"/>
          <w:color w:val="000000"/>
          <w:sz w:val="28"/>
          <w:szCs w:val="28"/>
        </w:rPr>
        <w:t>ADMINISTRATOR</w:t>
      </w:r>
      <w:r w:rsidRPr="00BC6B77">
        <w:rPr>
          <w:sz w:val="28"/>
          <w:szCs w:val="28"/>
          <w:lang w:val="ro-RO"/>
        </w:rPr>
        <w:t>]</w:t>
      </w:r>
    </w:p>
    <w:p w14:paraId="7A82A9BB" w14:textId="77777777" w:rsidR="00263A30" w:rsidRDefault="00263A30" w:rsidP="00263A30"/>
    <w:p w14:paraId="2E2ADACC" w14:textId="77777777" w:rsidR="00F970EC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</w:p>
    <w:p w14:paraId="6FE9D911" w14:textId="77777777" w:rsidR="00F970EC" w:rsidRDefault="00F970E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534E7C8" w14:textId="77777777" w:rsidR="00F970EC" w:rsidRDefault="00F970E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72E30353" w14:textId="77777777" w:rsidR="00F970EC" w:rsidRDefault="00F970E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119A616" w14:textId="77777777" w:rsidR="00F970EC" w:rsidRDefault="00F970E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3C08A640" w14:textId="77777777" w:rsidR="00F970EC" w:rsidRDefault="00F970E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5449351" w14:textId="77777777" w:rsidR="00F970EC" w:rsidRDefault="00F970E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34742BCA" w14:textId="77777777" w:rsidR="00F970EC" w:rsidRDefault="00F970E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6496ED2F" w14:textId="77777777" w:rsidR="00F970EC" w:rsidRDefault="00F970E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2DCC79A" w14:textId="77777777" w:rsidR="00F970EC" w:rsidRDefault="00F970E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E0369BF" w14:textId="77777777" w:rsidR="00F970EC" w:rsidRDefault="00F970E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07AEC98A" w14:textId="77777777" w:rsidR="00F970EC" w:rsidRDefault="00F970E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732EAD25" w14:textId="77777777" w:rsidR="00F970EC" w:rsidRDefault="00F970E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7B818BA" w14:textId="77777777" w:rsidR="00F970EC" w:rsidRDefault="00F970E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005C7779" w14:textId="77777777" w:rsidR="00F970EC" w:rsidRDefault="00F970E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60828B8E" w14:textId="77777777" w:rsidR="00F970EC" w:rsidRDefault="00F970E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7F8096A" w14:textId="33349C89" w:rsidR="00F970EC" w:rsidRPr="00F970EC" w:rsidRDefault="00F970EC" w:rsidP="00783A2A">
      <w:pPr>
        <w:spacing w:after="0" w:line="360" w:lineRule="auto"/>
        <w:jc w:val="both"/>
        <w:rPr>
          <w:rFonts w:ascii="Times New Roman" w:hAnsi="Times New Roman"/>
          <w:b/>
          <w:bCs/>
          <w:noProof/>
          <w:sz w:val="20"/>
          <w:szCs w:val="20"/>
          <w:lang w:val="ro-RO"/>
        </w:rPr>
      </w:pPr>
      <w:r>
        <w:rPr>
          <w:rFonts w:ascii="Times New Roman" w:hAnsi="Times New Roman"/>
          <w:noProof/>
          <w:sz w:val="20"/>
          <w:szCs w:val="20"/>
          <w:lang w:val="ro-RO"/>
        </w:rPr>
        <w:lastRenderedPageBreak/>
        <w:t>Nr.____________ din __________________</w:t>
      </w:r>
      <w:r>
        <w:rPr>
          <w:rFonts w:ascii="Times New Roman" w:hAnsi="Times New Roman"/>
          <w:noProof/>
          <w:sz w:val="20"/>
          <w:szCs w:val="20"/>
          <w:lang w:val="ro-RO"/>
        </w:rPr>
        <w:tab/>
      </w:r>
      <w:r>
        <w:rPr>
          <w:rFonts w:ascii="Times New Roman" w:hAnsi="Times New Roman"/>
          <w:noProof/>
          <w:sz w:val="20"/>
          <w:szCs w:val="20"/>
          <w:lang w:val="ro-RO"/>
        </w:rPr>
        <w:tab/>
      </w:r>
      <w:r>
        <w:rPr>
          <w:rFonts w:ascii="Times New Roman" w:hAnsi="Times New Roman"/>
          <w:noProof/>
          <w:sz w:val="20"/>
          <w:szCs w:val="20"/>
          <w:lang w:val="ro-RO"/>
        </w:rPr>
        <w:tab/>
      </w:r>
      <w:r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F970EC">
        <w:rPr>
          <w:rFonts w:ascii="Times New Roman" w:hAnsi="Times New Roman"/>
          <w:b/>
          <w:bCs/>
          <w:noProof/>
          <w:sz w:val="20"/>
          <w:szCs w:val="20"/>
          <w:lang w:val="ro-RO"/>
        </w:rPr>
        <w:t>Data in fata mea,</w:t>
      </w:r>
    </w:p>
    <w:p w14:paraId="1D1DA52D" w14:textId="6CAD5B18" w:rsidR="00F970EC" w:rsidRPr="00F970EC" w:rsidRDefault="00F970EC" w:rsidP="00783A2A">
      <w:pPr>
        <w:spacing w:after="0" w:line="360" w:lineRule="auto"/>
        <w:ind w:left="6480" w:firstLine="720"/>
        <w:rPr>
          <w:rFonts w:ascii="Times New Roman" w:hAnsi="Times New Roman"/>
          <w:b/>
          <w:bCs/>
          <w:noProof/>
          <w:sz w:val="20"/>
          <w:szCs w:val="20"/>
          <w:lang w:val="ro-RO"/>
        </w:rPr>
      </w:pPr>
      <w:r w:rsidRPr="00F970EC">
        <w:rPr>
          <w:rFonts w:ascii="Times New Roman" w:hAnsi="Times New Roman"/>
          <w:b/>
          <w:bCs/>
          <w:noProof/>
          <w:sz w:val="20"/>
          <w:szCs w:val="20"/>
          <w:lang w:val="ro-RO"/>
        </w:rPr>
        <w:t>Secretarul UAT Spantov</w:t>
      </w:r>
    </w:p>
    <w:p w14:paraId="48B53E31" w14:textId="54C8DCCF" w:rsidR="00F970EC" w:rsidRPr="00F970EC" w:rsidRDefault="00F970EC" w:rsidP="00783A2A">
      <w:pPr>
        <w:spacing w:after="0" w:line="360" w:lineRule="auto"/>
        <w:ind w:left="7200"/>
        <w:rPr>
          <w:rFonts w:ascii="Times New Roman" w:hAnsi="Times New Roman"/>
          <w:b/>
          <w:bCs/>
          <w:noProof/>
          <w:sz w:val="20"/>
          <w:szCs w:val="20"/>
          <w:lang w:val="ro-RO"/>
        </w:rPr>
      </w:pPr>
      <w:r w:rsidRPr="00F970EC">
        <w:rPr>
          <w:rFonts w:ascii="Times New Roman" w:hAnsi="Times New Roman"/>
          <w:b/>
          <w:bCs/>
          <w:noProof/>
          <w:sz w:val="20"/>
          <w:szCs w:val="20"/>
          <w:lang w:val="ro-RO"/>
        </w:rPr>
        <w:t>Astazi ______________</w:t>
      </w:r>
    </w:p>
    <w:p w14:paraId="08784E13" w14:textId="38CBE617" w:rsidR="00F970EC" w:rsidRDefault="00F970EC" w:rsidP="00783A2A">
      <w:pPr>
        <w:spacing w:after="0" w:line="360" w:lineRule="auto"/>
        <w:ind w:left="6480" w:firstLine="720"/>
        <w:rPr>
          <w:rFonts w:ascii="Times New Roman" w:hAnsi="Times New Roman"/>
          <w:noProof/>
          <w:sz w:val="20"/>
          <w:szCs w:val="20"/>
          <w:lang w:val="ro-RO"/>
        </w:rPr>
      </w:pPr>
      <w:r w:rsidRPr="00F970EC">
        <w:rPr>
          <w:rFonts w:ascii="Times New Roman" w:hAnsi="Times New Roman"/>
          <w:b/>
          <w:bCs/>
          <w:noProof/>
          <w:sz w:val="20"/>
          <w:szCs w:val="20"/>
          <w:lang w:val="ro-RO"/>
        </w:rPr>
        <w:t>Semnatura secretarului</w:t>
      </w:r>
      <w:r>
        <w:rPr>
          <w:rFonts w:ascii="Times New Roman" w:hAnsi="Times New Roman"/>
          <w:noProof/>
          <w:sz w:val="20"/>
          <w:szCs w:val="20"/>
          <w:lang w:val="ro-RO"/>
        </w:rPr>
        <w:t xml:space="preserve">                         </w:t>
      </w:r>
    </w:p>
    <w:p w14:paraId="69ED6564" w14:textId="77777777" w:rsidR="00F970EC" w:rsidRDefault="00F970EC" w:rsidP="00F970EC">
      <w:pPr>
        <w:spacing w:after="0" w:line="240" w:lineRule="auto"/>
        <w:rPr>
          <w:rFonts w:ascii="Times New Roman" w:hAnsi="Times New Roman"/>
          <w:noProof/>
          <w:sz w:val="20"/>
          <w:szCs w:val="20"/>
          <w:lang w:val="ro-RO"/>
        </w:rPr>
      </w:pPr>
    </w:p>
    <w:p w14:paraId="5B600274" w14:textId="77777777" w:rsidR="00F970EC" w:rsidRDefault="00F970EC" w:rsidP="00F970EC">
      <w:pPr>
        <w:spacing w:after="0" w:line="240" w:lineRule="auto"/>
        <w:rPr>
          <w:rFonts w:ascii="Times New Roman" w:hAnsi="Times New Roman"/>
          <w:noProof/>
          <w:sz w:val="20"/>
          <w:szCs w:val="20"/>
          <w:lang w:val="ro-RO"/>
        </w:rPr>
      </w:pPr>
    </w:p>
    <w:p w14:paraId="607907D3" w14:textId="744BF957" w:rsidR="00F970EC" w:rsidRDefault="00F970EC" w:rsidP="00F970EC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36"/>
          <w:szCs w:val="36"/>
          <w:lang w:val="ro-RO"/>
        </w:rPr>
      </w:pPr>
      <w:r w:rsidRPr="00F970EC">
        <w:rPr>
          <w:rFonts w:ascii="Times New Roman" w:hAnsi="Times New Roman"/>
          <w:b/>
          <w:bCs/>
          <w:i/>
          <w:iCs/>
          <w:noProof/>
          <w:sz w:val="36"/>
          <w:szCs w:val="36"/>
          <w:lang w:val="ro-RO"/>
        </w:rPr>
        <w:t>DECLARATIE</w:t>
      </w:r>
      <w:r w:rsidRPr="00F970EC">
        <w:rPr>
          <w:rFonts w:ascii="Times New Roman" w:hAnsi="Times New Roman"/>
          <w:b/>
          <w:bCs/>
          <w:noProof/>
          <w:sz w:val="36"/>
          <w:szCs w:val="36"/>
          <w:lang w:val="ro-RO"/>
        </w:rPr>
        <w:t>,</w:t>
      </w:r>
    </w:p>
    <w:p w14:paraId="2D7D6653" w14:textId="77777777" w:rsidR="00A77CCA" w:rsidRDefault="00A77CCA" w:rsidP="00A77CCA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07A0E190" w14:textId="77777777" w:rsidR="00E81807" w:rsidRDefault="00E81807" w:rsidP="00A77CCA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38B025AC" w14:textId="77777777" w:rsidR="00A77CCA" w:rsidRDefault="00A77CCA" w:rsidP="00A77CCA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A37E913" w14:textId="3D0C96C9" w:rsidR="00A77CCA" w:rsidRDefault="00A77CCA" w:rsidP="00E81807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>
        <w:rPr>
          <w:rFonts w:ascii="Times New Roman" w:hAnsi="Times New Roman"/>
          <w:noProof/>
          <w:sz w:val="20"/>
          <w:szCs w:val="20"/>
          <w:lang w:val="ro-RO"/>
        </w:rPr>
        <w:t xml:space="preserve">Subsemnatul/a </w:t>
      </w:r>
      <w:r w:rsidR="00F524A2" w:rsidRPr="00DF0C72">
        <w:rPr>
          <w:rFonts w:ascii="Times New Roman" w:hAnsi="Times New Roman"/>
          <w:bCs/>
          <w:sz w:val="20"/>
          <w:szCs w:val="20"/>
        </w:rPr>
        <w:t>[</w:t>
      </w:r>
      <w:proofErr w:type="spellStart"/>
      <w:r w:rsidR="00F524A2" w:rsidRPr="00DF0C72">
        <w:rPr>
          <w:rFonts w:ascii="Times New Roman" w:hAnsi="Times New Roman"/>
          <w:bCs/>
          <w:sz w:val="20"/>
          <w:szCs w:val="20"/>
        </w:rPr>
        <w:t>NumeArendator</w:t>
      </w:r>
      <w:proofErr w:type="spellEnd"/>
      <w:r w:rsidR="00F524A2" w:rsidRPr="00DF0C72">
        <w:rPr>
          <w:rFonts w:ascii="Times New Roman" w:hAnsi="Times New Roman"/>
          <w:bCs/>
          <w:sz w:val="20"/>
          <w:szCs w:val="20"/>
        </w:rPr>
        <w:t>]</w:t>
      </w:r>
      <w:r w:rsidR="00F524A2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, </w:t>
      </w:r>
      <w:r>
        <w:rPr>
          <w:rFonts w:ascii="Times New Roman" w:hAnsi="Times New Roman"/>
          <w:noProof/>
          <w:sz w:val="20"/>
          <w:szCs w:val="20"/>
          <w:lang w:val="ro-RO"/>
        </w:rPr>
        <w:t xml:space="preserve"> fiul lui _____________________  si al lui ________________________ nascut la data de </w:t>
      </w:r>
      <w:r w:rsidR="00863993">
        <w:rPr>
          <w:rFonts w:ascii="Times New Roman" w:hAnsi="Times New Roman"/>
          <w:noProof/>
          <w:sz w:val="20"/>
          <w:szCs w:val="20"/>
          <w:lang w:val="ro-RO"/>
        </w:rPr>
        <w:t>[NASTERE</w:t>
      </w:r>
      <w:r w:rsidR="004647EB">
        <w:rPr>
          <w:rFonts w:ascii="Times New Roman" w:hAnsi="Times New Roman"/>
          <w:noProof/>
          <w:sz w:val="20"/>
          <w:szCs w:val="20"/>
          <w:lang w:val="ro-RO"/>
        </w:rPr>
        <w:t>DATA</w:t>
      </w:r>
      <w:r w:rsidR="00863993">
        <w:rPr>
          <w:rFonts w:ascii="Times New Roman" w:hAnsi="Times New Roman"/>
          <w:noProof/>
          <w:sz w:val="20"/>
          <w:szCs w:val="20"/>
          <w:lang w:val="ro-RO"/>
        </w:rPr>
        <w:t>]</w:t>
      </w:r>
      <w:r>
        <w:rPr>
          <w:rFonts w:ascii="Times New Roman" w:hAnsi="Times New Roman"/>
          <w:noProof/>
          <w:sz w:val="20"/>
          <w:szCs w:val="20"/>
          <w:lang w:val="ro-RO"/>
        </w:rPr>
        <w:t xml:space="preserve">, posesor al CI/BI seria </w:t>
      </w:r>
      <w:r w:rsidR="00F524A2" w:rsidRPr="00DF0C72">
        <w:rPr>
          <w:rFonts w:ascii="Times New Roman" w:hAnsi="Times New Roman"/>
          <w:bCs/>
          <w:sz w:val="20"/>
          <w:szCs w:val="20"/>
        </w:rPr>
        <w:t>[</w:t>
      </w:r>
      <w:proofErr w:type="spellStart"/>
      <w:r w:rsidR="00F524A2" w:rsidRPr="00DF0C72">
        <w:rPr>
          <w:rFonts w:ascii="Times New Roman" w:hAnsi="Times New Roman"/>
          <w:bCs/>
          <w:sz w:val="20"/>
          <w:szCs w:val="20"/>
        </w:rPr>
        <w:t>BI_Serie</w:t>
      </w:r>
      <w:proofErr w:type="spellEnd"/>
      <w:r w:rsidR="00F524A2" w:rsidRPr="00DF0C72">
        <w:rPr>
          <w:rFonts w:ascii="Times New Roman" w:hAnsi="Times New Roman"/>
          <w:bCs/>
          <w:sz w:val="20"/>
          <w:szCs w:val="20"/>
        </w:rPr>
        <w:t>], nr. [</w:t>
      </w:r>
      <w:proofErr w:type="spellStart"/>
      <w:r w:rsidR="00F524A2" w:rsidRPr="00DF0C72">
        <w:rPr>
          <w:rFonts w:ascii="Times New Roman" w:hAnsi="Times New Roman"/>
          <w:bCs/>
          <w:sz w:val="20"/>
          <w:szCs w:val="20"/>
        </w:rPr>
        <w:t>BI_Numar</w:t>
      </w:r>
      <w:proofErr w:type="spellEnd"/>
      <w:r w:rsidR="00F524A2" w:rsidRPr="00DF0C72">
        <w:rPr>
          <w:rFonts w:ascii="Times New Roman" w:hAnsi="Times New Roman"/>
          <w:bCs/>
          <w:sz w:val="20"/>
          <w:szCs w:val="20"/>
        </w:rPr>
        <w:t>]</w:t>
      </w:r>
      <w:r>
        <w:rPr>
          <w:rFonts w:ascii="Times New Roman" w:hAnsi="Times New Roman"/>
          <w:noProof/>
          <w:sz w:val="20"/>
          <w:szCs w:val="20"/>
          <w:lang w:val="ro-RO"/>
        </w:rPr>
        <w:t xml:space="preserve">, CNP </w:t>
      </w:r>
      <w:r w:rsidR="00F524A2" w:rsidRPr="00DF0C72">
        <w:rPr>
          <w:rFonts w:ascii="Times New Roman" w:hAnsi="Times New Roman"/>
          <w:bCs/>
          <w:sz w:val="20"/>
          <w:szCs w:val="20"/>
        </w:rPr>
        <w:t>[CNP]</w:t>
      </w:r>
      <w:r w:rsidR="00F524A2">
        <w:rPr>
          <w:rFonts w:ascii="Times New Roman" w:hAnsi="Times New Roman"/>
          <w:bCs/>
          <w:sz w:val="20"/>
          <w:szCs w:val="20"/>
        </w:rPr>
        <w:t xml:space="preserve">, </w:t>
      </w:r>
      <w:r>
        <w:rPr>
          <w:rFonts w:ascii="Times New Roman" w:hAnsi="Times New Roman"/>
          <w:noProof/>
          <w:sz w:val="20"/>
          <w:szCs w:val="20"/>
          <w:lang w:val="ro-RO"/>
        </w:rPr>
        <w:t xml:space="preserve">cu domiciliul in </w:t>
      </w:r>
      <w:r w:rsidR="00F524A2" w:rsidRPr="00DF0C72">
        <w:rPr>
          <w:rFonts w:ascii="Times New Roman" w:hAnsi="Times New Roman"/>
          <w:bCs/>
          <w:sz w:val="20"/>
          <w:szCs w:val="20"/>
        </w:rPr>
        <w:t>[</w:t>
      </w:r>
      <w:proofErr w:type="spellStart"/>
      <w:r w:rsidR="00F524A2" w:rsidRPr="00DF0C72">
        <w:rPr>
          <w:rFonts w:ascii="Times New Roman" w:hAnsi="Times New Roman"/>
          <w:bCs/>
          <w:sz w:val="20"/>
          <w:szCs w:val="20"/>
        </w:rPr>
        <w:t>Domiciliu</w:t>
      </w:r>
      <w:proofErr w:type="spellEnd"/>
      <w:r w:rsidR="00F524A2" w:rsidRPr="00DF0C72">
        <w:rPr>
          <w:rFonts w:ascii="Times New Roman" w:hAnsi="Times New Roman"/>
          <w:bCs/>
          <w:sz w:val="20"/>
          <w:szCs w:val="20"/>
        </w:rPr>
        <w:t>],</w:t>
      </w:r>
      <w:r w:rsidR="00F524A2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 </w:t>
      </w:r>
    </w:p>
    <w:p w14:paraId="7F576CEF" w14:textId="43FFC418" w:rsidR="00C14754" w:rsidRPr="00C14754" w:rsidRDefault="00C14754" w:rsidP="00E81807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C14754">
        <w:rPr>
          <w:rFonts w:ascii="Times New Roman" w:hAnsi="Times New Roman"/>
          <w:noProof/>
          <w:sz w:val="20"/>
          <w:szCs w:val="20"/>
          <w:lang w:val="ro-RO"/>
        </w:rPr>
        <w:t>[</w:t>
      </w:r>
      <w:r w:rsidRPr="00C14754">
        <w:rPr>
          <w:rFonts w:ascii="Times New Roman" w:hAnsi="Times New Roman"/>
          <w:color w:val="000000"/>
          <w:sz w:val="20"/>
          <w:szCs w:val="20"/>
        </w:rPr>
        <w:t>P_1A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][</w:t>
      </w:r>
      <w:r w:rsidRPr="00C14754">
        <w:rPr>
          <w:rFonts w:ascii="Times New Roman" w:hAnsi="Times New Roman"/>
          <w:color w:val="000000"/>
          <w:sz w:val="20"/>
          <w:szCs w:val="20"/>
        </w:rPr>
        <w:t>P_1B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][</w:t>
      </w:r>
      <w:r w:rsidRPr="00C14754">
        <w:rPr>
          <w:rFonts w:ascii="Times New Roman" w:hAnsi="Times New Roman"/>
          <w:color w:val="000000"/>
          <w:sz w:val="20"/>
          <w:szCs w:val="20"/>
        </w:rPr>
        <w:t>P_2A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][</w:t>
      </w:r>
      <w:r w:rsidRPr="00C14754">
        <w:rPr>
          <w:rFonts w:ascii="Times New Roman" w:hAnsi="Times New Roman"/>
          <w:color w:val="000000"/>
          <w:sz w:val="20"/>
          <w:szCs w:val="20"/>
        </w:rPr>
        <w:t>P_2B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][</w:t>
      </w:r>
      <w:r w:rsidRPr="00C14754">
        <w:rPr>
          <w:rFonts w:ascii="Times New Roman" w:hAnsi="Times New Roman"/>
          <w:color w:val="000000"/>
          <w:sz w:val="20"/>
          <w:szCs w:val="20"/>
        </w:rPr>
        <w:t>P_3A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][</w:t>
      </w:r>
      <w:r w:rsidRPr="00C14754">
        <w:rPr>
          <w:rFonts w:ascii="Times New Roman" w:hAnsi="Times New Roman"/>
          <w:color w:val="000000"/>
          <w:sz w:val="20"/>
          <w:szCs w:val="20"/>
        </w:rPr>
        <w:t>P_3B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][</w:t>
      </w:r>
      <w:r w:rsidRPr="00C14754">
        <w:rPr>
          <w:rFonts w:ascii="Times New Roman" w:hAnsi="Times New Roman"/>
          <w:color w:val="000000"/>
          <w:sz w:val="20"/>
          <w:szCs w:val="20"/>
        </w:rPr>
        <w:t>P_4A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][</w:t>
      </w:r>
      <w:r w:rsidRPr="00C14754">
        <w:rPr>
          <w:rFonts w:ascii="Times New Roman" w:hAnsi="Times New Roman"/>
          <w:color w:val="000000"/>
          <w:sz w:val="20"/>
          <w:szCs w:val="20"/>
        </w:rPr>
        <w:t>P_4B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][</w:t>
      </w:r>
      <w:r w:rsidRPr="00C14754">
        <w:rPr>
          <w:rFonts w:ascii="Times New Roman" w:hAnsi="Times New Roman"/>
          <w:color w:val="000000"/>
          <w:sz w:val="20"/>
          <w:szCs w:val="20"/>
        </w:rPr>
        <w:t>P_5A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][</w:t>
      </w:r>
      <w:r w:rsidRPr="00C14754">
        <w:rPr>
          <w:rFonts w:ascii="Times New Roman" w:hAnsi="Times New Roman"/>
          <w:color w:val="000000"/>
          <w:sz w:val="20"/>
          <w:szCs w:val="20"/>
        </w:rPr>
        <w:t>P_5B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][</w:t>
      </w:r>
      <w:r w:rsidRPr="00C14754">
        <w:rPr>
          <w:rFonts w:ascii="Times New Roman" w:hAnsi="Times New Roman"/>
          <w:color w:val="000000"/>
          <w:sz w:val="20"/>
          <w:szCs w:val="20"/>
        </w:rPr>
        <w:t>P_6A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][</w:t>
      </w:r>
      <w:r w:rsidRPr="00C14754">
        <w:rPr>
          <w:rFonts w:ascii="Times New Roman" w:hAnsi="Times New Roman"/>
          <w:color w:val="000000"/>
          <w:sz w:val="20"/>
          <w:szCs w:val="20"/>
        </w:rPr>
        <w:t>P_6B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][</w:t>
      </w:r>
      <w:r w:rsidRPr="00C14754">
        <w:rPr>
          <w:rFonts w:ascii="Times New Roman" w:hAnsi="Times New Roman"/>
          <w:color w:val="000000"/>
          <w:sz w:val="20"/>
          <w:szCs w:val="20"/>
        </w:rPr>
        <w:t>P_7A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][</w:t>
      </w:r>
      <w:r w:rsidRPr="00C14754">
        <w:rPr>
          <w:rFonts w:ascii="Times New Roman" w:hAnsi="Times New Roman"/>
          <w:color w:val="000000"/>
          <w:sz w:val="20"/>
          <w:szCs w:val="20"/>
        </w:rPr>
        <w:t>P_7B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][</w:t>
      </w:r>
      <w:r w:rsidRPr="00C14754">
        <w:rPr>
          <w:rFonts w:ascii="Times New Roman" w:hAnsi="Times New Roman"/>
          <w:color w:val="000000"/>
          <w:sz w:val="20"/>
          <w:szCs w:val="20"/>
        </w:rPr>
        <w:t>P_8A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][</w:t>
      </w:r>
      <w:r w:rsidRPr="00C14754">
        <w:rPr>
          <w:rFonts w:ascii="Times New Roman" w:hAnsi="Times New Roman"/>
          <w:color w:val="000000"/>
          <w:sz w:val="20"/>
          <w:szCs w:val="20"/>
        </w:rPr>
        <w:t>P_8B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][</w:t>
      </w:r>
      <w:r w:rsidRPr="00C14754">
        <w:rPr>
          <w:rFonts w:ascii="Times New Roman" w:hAnsi="Times New Roman"/>
          <w:color w:val="000000"/>
          <w:sz w:val="20"/>
          <w:szCs w:val="20"/>
        </w:rPr>
        <w:t>P_9A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][</w:t>
      </w:r>
      <w:r w:rsidRPr="00C14754">
        <w:rPr>
          <w:rFonts w:ascii="Times New Roman" w:hAnsi="Times New Roman"/>
          <w:color w:val="000000"/>
          <w:sz w:val="20"/>
          <w:szCs w:val="20"/>
        </w:rPr>
        <w:t>P_9B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][</w:t>
      </w:r>
      <w:r w:rsidRPr="00C14754">
        <w:rPr>
          <w:rFonts w:ascii="Times New Roman" w:hAnsi="Times New Roman"/>
          <w:color w:val="000000"/>
          <w:sz w:val="20"/>
          <w:szCs w:val="20"/>
        </w:rPr>
        <w:t>P_10A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][</w:t>
      </w:r>
      <w:r w:rsidRPr="00C14754">
        <w:rPr>
          <w:rFonts w:ascii="Times New Roman" w:hAnsi="Times New Roman"/>
          <w:color w:val="000000"/>
          <w:sz w:val="20"/>
          <w:szCs w:val="20"/>
        </w:rPr>
        <w:t>P_10B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 [</w:t>
      </w:r>
      <w:r w:rsidRPr="00C14754">
        <w:rPr>
          <w:rFonts w:ascii="Times New Roman" w:hAnsi="Times New Roman"/>
          <w:color w:val="000000"/>
          <w:sz w:val="20"/>
          <w:szCs w:val="20"/>
        </w:rPr>
        <w:t>P_11A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][</w:t>
      </w:r>
      <w:r w:rsidRPr="00C14754">
        <w:rPr>
          <w:rFonts w:ascii="Times New Roman" w:hAnsi="Times New Roman"/>
          <w:color w:val="000000"/>
          <w:sz w:val="20"/>
          <w:szCs w:val="20"/>
        </w:rPr>
        <w:t>P_11B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 [</w:t>
      </w:r>
      <w:r w:rsidRPr="00C14754">
        <w:rPr>
          <w:rFonts w:ascii="Times New Roman" w:hAnsi="Times New Roman"/>
          <w:color w:val="000000"/>
          <w:sz w:val="20"/>
          <w:szCs w:val="20"/>
        </w:rPr>
        <w:t>P_12A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][</w:t>
      </w:r>
      <w:r w:rsidRPr="00C14754">
        <w:rPr>
          <w:rFonts w:ascii="Times New Roman" w:hAnsi="Times New Roman"/>
          <w:color w:val="000000"/>
          <w:sz w:val="20"/>
          <w:szCs w:val="20"/>
        </w:rPr>
        <w:t>P_12B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 [</w:t>
      </w:r>
      <w:r w:rsidRPr="00C14754">
        <w:rPr>
          <w:rFonts w:ascii="Times New Roman" w:hAnsi="Times New Roman"/>
          <w:color w:val="000000"/>
          <w:sz w:val="20"/>
          <w:szCs w:val="20"/>
        </w:rPr>
        <w:t>P_13A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][</w:t>
      </w:r>
      <w:r w:rsidRPr="00C14754">
        <w:rPr>
          <w:rFonts w:ascii="Times New Roman" w:hAnsi="Times New Roman"/>
          <w:color w:val="000000"/>
          <w:sz w:val="20"/>
          <w:szCs w:val="20"/>
        </w:rPr>
        <w:t>P_13B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 [</w:t>
      </w:r>
      <w:r w:rsidRPr="00C14754">
        <w:rPr>
          <w:rFonts w:ascii="Times New Roman" w:hAnsi="Times New Roman"/>
          <w:color w:val="000000"/>
          <w:sz w:val="20"/>
          <w:szCs w:val="20"/>
        </w:rPr>
        <w:t>P_14A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][</w:t>
      </w:r>
      <w:r w:rsidRPr="00C14754">
        <w:rPr>
          <w:rFonts w:ascii="Times New Roman" w:hAnsi="Times New Roman"/>
          <w:color w:val="000000"/>
          <w:sz w:val="20"/>
          <w:szCs w:val="20"/>
        </w:rPr>
        <w:t>P_14B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</w:t>
      </w:r>
    </w:p>
    <w:p w14:paraId="0C64CA00" w14:textId="77777777" w:rsidR="00A77CCA" w:rsidRDefault="00A77CCA" w:rsidP="00E81807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9BF2228" w14:textId="63C7755B" w:rsidR="00F970EC" w:rsidRDefault="00F970EC" w:rsidP="00E81807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>
        <w:rPr>
          <w:rFonts w:ascii="Times New Roman" w:hAnsi="Times New Roman"/>
          <w:noProof/>
          <w:sz w:val="20"/>
          <w:szCs w:val="20"/>
          <w:lang w:val="ro-RO"/>
        </w:rPr>
        <w:t>sub sanctiunile Codului penal referitoare la falsul in  declaratii sub semnatura privata, declar ca dau spre utilizare ( arenda/ sub alte forme), suprafata de</w:t>
      </w:r>
      <w:r w:rsidR="00FF46C7">
        <w:rPr>
          <w:rFonts w:ascii="Times New Roman" w:hAnsi="Times New Roman"/>
          <w:noProof/>
          <w:sz w:val="20"/>
          <w:szCs w:val="20"/>
          <w:lang w:val="ro-RO"/>
        </w:rPr>
        <w:t xml:space="preserve"> [SUPRAFT]</w:t>
      </w:r>
      <w:r>
        <w:rPr>
          <w:rFonts w:ascii="Times New Roman" w:hAnsi="Times New Roman"/>
          <w:noProof/>
          <w:sz w:val="20"/>
          <w:szCs w:val="20"/>
          <w:lang w:val="ro-RO"/>
        </w:rPr>
        <w:t xml:space="preserve"> ha, numitului </w:t>
      </w:r>
      <w:r w:rsidR="00FF46C7" w:rsidRPr="00314C63">
        <w:rPr>
          <w:rFonts w:ascii="Times New Roman" w:hAnsi="Times New Roman"/>
          <w:sz w:val="20"/>
          <w:szCs w:val="20"/>
        </w:rPr>
        <w:t>[</w:t>
      </w:r>
      <w:proofErr w:type="spellStart"/>
      <w:r w:rsidR="00FF46C7" w:rsidRPr="00314C63">
        <w:rPr>
          <w:rFonts w:ascii="Times New Roman" w:hAnsi="Times New Roman"/>
          <w:sz w:val="20"/>
          <w:szCs w:val="20"/>
        </w:rPr>
        <w:t>NumeFirma</w:t>
      </w:r>
      <w:proofErr w:type="spellEnd"/>
      <w:r w:rsidR="00FF46C7" w:rsidRPr="00314C63">
        <w:rPr>
          <w:rFonts w:ascii="Times New Roman" w:hAnsi="Times New Roman"/>
          <w:sz w:val="20"/>
          <w:szCs w:val="20"/>
        </w:rPr>
        <w:t>]</w:t>
      </w:r>
      <w:r>
        <w:rPr>
          <w:rFonts w:ascii="Times New Roman" w:hAnsi="Times New Roman"/>
          <w:noProof/>
          <w:sz w:val="20"/>
          <w:szCs w:val="20"/>
          <w:lang w:val="ro-RO"/>
        </w:rPr>
        <w:t xml:space="preserve"> CUI RO</w:t>
      </w:r>
      <w:r w:rsidR="00FF46C7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FF46C7" w:rsidRPr="00314C63">
        <w:rPr>
          <w:rFonts w:ascii="Times New Roman" w:hAnsi="Times New Roman"/>
          <w:sz w:val="20"/>
          <w:szCs w:val="20"/>
        </w:rPr>
        <w:t>[CIF]</w:t>
      </w:r>
      <w:r>
        <w:rPr>
          <w:rFonts w:ascii="Times New Roman" w:hAnsi="Times New Roman"/>
          <w:noProof/>
          <w:sz w:val="20"/>
          <w:szCs w:val="20"/>
          <w:lang w:val="ro-RO"/>
        </w:rPr>
        <w:t>, inregistrata la Reg. Comertului sub nr.</w:t>
      </w:r>
      <w:r w:rsidR="00FF46C7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FF46C7" w:rsidRPr="00314C63">
        <w:rPr>
          <w:rFonts w:ascii="Times New Roman" w:hAnsi="Times New Roman"/>
          <w:sz w:val="20"/>
          <w:szCs w:val="20"/>
        </w:rPr>
        <w:t>[</w:t>
      </w:r>
      <w:proofErr w:type="spellStart"/>
      <w:r w:rsidR="00FF46C7" w:rsidRPr="00314C63">
        <w:rPr>
          <w:rFonts w:ascii="Times New Roman" w:hAnsi="Times New Roman"/>
          <w:sz w:val="20"/>
          <w:szCs w:val="20"/>
        </w:rPr>
        <w:t>RegCom</w:t>
      </w:r>
      <w:proofErr w:type="spellEnd"/>
      <w:r w:rsidR="00FF46C7" w:rsidRPr="00314C63">
        <w:rPr>
          <w:rFonts w:ascii="Times New Roman" w:hAnsi="Times New Roman"/>
          <w:sz w:val="20"/>
          <w:szCs w:val="20"/>
        </w:rPr>
        <w:t>]</w:t>
      </w:r>
      <w:r w:rsidR="00FF46C7"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>
        <w:rPr>
          <w:rFonts w:ascii="Times New Roman" w:hAnsi="Times New Roman"/>
          <w:noProof/>
          <w:sz w:val="20"/>
          <w:szCs w:val="20"/>
          <w:lang w:val="ro-RO"/>
        </w:rPr>
        <w:t>administrator</w:t>
      </w:r>
      <w:r w:rsidR="000F503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0F5038" w:rsidRPr="00314C63">
        <w:rPr>
          <w:rFonts w:ascii="Times New Roman" w:hAnsi="Times New Roman"/>
          <w:sz w:val="20"/>
          <w:szCs w:val="20"/>
        </w:rPr>
        <w:t>[Administrator]</w:t>
      </w:r>
      <w:r>
        <w:rPr>
          <w:rFonts w:ascii="Times New Roman" w:hAnsi="Times New Roman"/>
          <w:noProof/>
          <w:sz w:val="20"/>
          <w:szCs w:val="20"/>
          <w:lang w:val="ro-RO"/>
        </w:rPr>
        <w:t xml:space="preserve">, posesor al CI/BI </w:t>
      </w:r>
      <w:r w:rsidR="00A37231">
        <w:rPr>
          <w:rFonts w:ascii="Times New Roman" w:hAnsi="Times New Roman"/>
          <w:noProof/>
          <w:sz w:val="20"/>
          <w:szCs w:val="20"/>
          <w:lang w:val="ro-RO"/>
        </w:rPr>
        <w:t>[ADMINSERIANR]</w:t>
      </w:r>
      <w:r>
        <w:rPr>
          <w:rFonts w:ascii="Times New Roman" w:hAnsi="Times New Roman"/>
          <w:noProof/>
          <w:sz w:val="20"/>
          <w:szCs w:val="20"/>
          <w:lang w:val="ro-RO"/>
        </w:rPr>
        <w:t xml:space="preserve">, CNP </w:t>
      </w:r>
      <w:r w:rsidR="00A37231">
        <w:rPr>
          <w:rFonts w:ascii="Times New Roman" w:hAnsi="Times New Roman"/>
          <w:noProof/>
          <w:sz w:val="20"/>
          <w:szCs w:val="20"/>
          <w:lang w:val="ro-RO"/>
        </w:rPr>
        <w:t>[ADMINCNP]</w:t>
      </w:r>
      <w:r>
        <w:rPr>
          <w:rFonts w:ascii="Times New Roman" w:hAnsi="Times New Roman"/>
          <w:noProof/>
          <w:sz w:val="20"/>
          <w:szCs w:val="20"/>
          <w:lang w:val="ro-RO"/>
        </w:rPr>
        <w:t xml:space="preserve">, cu domiciliul in </w:t>
      </w:r>
      <w:r w:rsidR="00A37231">
        <w:rPr>
          <w:rFonts w:ascii="Times New Roman" w:hAnsi="Times New Roman"/>
          <w:noProof/>
          <w:sz w:val="20"/>
          <w:szCs w:val="20"/>
          <w:lang w:val="ro-RO"/>
        </w:rPr>
        <w:t>[ADMINADRESA]</w:t>
      </w:r>
      <w:r>
        <w:rPr>
          <w:rFonts w:ascii="Times New Roman" w:hAnsi="Times New Roman"/>
          <w:noProof/>
          <w:sz w:val="20"/>
          <w:szCs w:val="20"/>
          <w:lang w:val="ro-RO"/>
        </w:rPr>
        <w:t>, pentru perioada ______________________ ( an agricol).</w:t>
      </w:r>
    </w:p>
    <w:p w14:paraId="10986FEC" w14:textId="77777777" w:rsidR="00C14754" w:rsidRDefault="00C14754" w:rsidP="00E81807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77271103" w14:textId="21B42834" w:rsidR="0041650C" w:rsidRDefault="0041650C" w:rsidP="00E81807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>
        <w:rPr>
          <w:rFonts w:ascii="Times New Roman" w:hAnsi="Times New Roman"/>
          <w:noProof/>
          <w:sz w:val="20"/>
          <w:szCs w:val="20"/>
          <w:lang w:val="ro-RO"/>
        </w:rPr>
        <w:t>Mentionez ca  suprafata de</w:t>
      </w:r>
      <w:r w:rsidR="000F5038">
        <w:rPr>
          <w:rFonts w:ascii="Times New Roman" w:hAnsi="Times New Roman"/>
          <w:noProof/>
          <w:sz w:val="20"/>
          <w:szCs w:val="20"/>
          <w:lang w:val="ro-RO"/>
        </w:rPr>
        <w:t xml:space="preserve"> [SUPRAFT]</w:t>
      </w:r>
      <w:r>
        <w:rPr>
          <w:rFonts w:ascii="Times New Roman" w:hAnsi="Times New Roman"/>
          <w:noProof/>
          <w:sz w:val="20"/>
          <w:szCs w:val="20"/>
          <w:lang w:val="ro-RO"/>
        </w:rPr>
        <w:t xml:space="preserve"> ha, data spre utilizare conform prezentei declaratii, o detin in proprietate spre utilizare conform actului anexat in copie, _______________ ( titlu de proprietate, contract de vanzare-cumparare, contract de donatie, testament, etc.).</w:t>
      </w:r>
    </w:p>
    <w:p w14:paraId="353B3DE7" w14:textId="77777777" w:rsidR="00C14754" w:rsidRDefault="00C14754" w:rsidP="00E81807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309AE8E" w14:textId="2F773DD1" w:rsidR="001952A0" w:rsidRDefault="001952A0" w:rsidP="00E81807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>
        <w:rPr>
          <w:rFonts w:ascii="Times New Roman" w:hAnsi="Times New Roman"/>
          <w:noProof/>
          <w:sz w:val="20"/>
          <w:szCs w:val="20"/>
          <w:lang w:val="ro-RO"/>
        </w:rPr>
        <w:t xml:space="preserve">Precizez, ca suprafata de </w:t>
      </w:r>
      <w:r w:rsidR="003A7E21">
        <w:rPr>
          <w:rFonts w:ascii="Times New Roman" w:hAnsi="Times New Roman"/>
          <w:noProof/>
          <w:sz w:val="20"/>
          <w:szCs w:val="20"/>
          <w:lang w:val="ro-RO"/>
        </w:rPr>
        <w:t>[SUPRAFT]</w:t>
      </w:r>
      <w:r>
        <w:rPr>
          <w:rFonts w:ascii="Times New Roman" w:hAnsi="Times New Roman"/>
          <w:noProof/>
          <w:sz w:val="20"/>
          <w:szCs w:val="20"/>
          <w:lang w:val="ro-RO"/>
        </w:rPr>
        <w:t xml:space="preserve"> ha, data spre utilizare conform prezentei declaratii, este proprietatea defunctului ________________________________, conform actului anexat in copie, _______________ ( titlu de proprietate, contract de vanzare-cumparare, contract de donatie, testament, etc.), fata de care am calitatea de mostenitor legal/ testamentar. Asa cum reiese din Anexa 24 – sesizare privind deschiderea succesiunii de pe urma defunctului/ certificat de mostenitor, si imi revine de drept.</w:t>
      </w:r>
    </w:p>
    <w:p w14:paraId="4A63F172" w14:textId="77777777" w:rsidR="001952A0" w:rsidRDefault="001952A0" w:rsidP="00E81807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6648C19F" w14:textId="7EFD9F04" w:rsidR="001952A0" w:rsidRDefault="001952A0" w:rsidP="00E81807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>
        <w:rPr>
          <w:rFonts w:ascii="Times New Roman" w:hAnsi="Times New Roman"/>
          <w:noProof/>
          <w:sz w:val="20"/>
          <w:szCs w:val="20"/>
          <w:lang w:val="ro-RO"/>
        </w:rPr>
        <w:t>A</w:t>
      </w:r>
      <w:r w:rsidR="00BB5413">
        <w:rPr>
          <w:rFonts w:ascii="Times New Roman" w:hAnsi="Times New Roman"/>
          <w:noProof/>
          <w:sz w:val="20"/>
          <w:szCs w:val="20"/>
          <w:lang w:val="ro-RO"/>
        </w:rPr>
        <w:t>m</w:t>
      </w:r>
      <w:r>
        <w:rPr>
          <w:rFonts w:ascii="Times New Roman" w:hAnsi="Times New Roman"/>
          <w:noProof/>
          <w:sz w:val="20"/>
          <w:szCs w:val="20"/>
          <w:lang w:val="ro-RO"/>
        </w:rPr>
        <w:t xml:space="preserve"> luat cunostinta ca informatiile din prezenta cerere si actele atasate de acestea, vor fi prelucrate de catre Primaria comunei Spantov cu respectarea prevederilor regulamentului (UE) 2016/679 privind protectia persoanelor fizice in ceea ce priveste prelucrarea datelor cu caracter personal si libera circulatia a acestor date.</w:t>
      </w:r>
    </w:p>
    <w:p w14:paraId="279C5E4C" w14:textId="77777777" w:rsidR="001952A0" w:rsidRDefault="001952A0" w:rsidP="00E81807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370F5C81" w14:textId="4F34AF0F" w:rsidR="001952A0" w:rsidRDefault="001952A0" w:rsidP="00E81807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>
        <w:rPr>
          <w:rFonts w:ascii="Times New Roman" w:hAnsi="Times New Roman"/>
          <w:noProof/>
          <w:sz w:val="20"/>
          <w:szCs w:val="20"/>
          <w:lang w:val="ro-RO"/>
        </w:rPr>
        <w:t>Datele cu caracter personal sunt prelucrate in scopul si pentru indeplinirea atributiilor legale ale institutiei.</w:t>
      </w:r>
    </w:p>
    <w:p w14:paraId="537B88D2" w14:textId="77777777" w:rsidR="001952A0" w:rsidRDefault="001952A0" w:rsidP="00E81807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8CE125B" w14:textId="722C5BF8" w:rsidR="001952A0" w:rsidRDefault="001952A0" w:rsidP="00E81807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>
        <w:rPr>
          <w:rFonts w:ascii="Times New Roman" w:hAnsi="Times New Roman"/>
          <w:noProof/>
          <w:sz w:val="20"/>
          <w:szCs w:val="20"/>
          <w:lang w:val="ro-RO"/>
        </w:rPr>
        <w:t>Drep</w:t>
      </w:r>
      <w:r w:rsidR="00783A2A">
        <w:rPr>
          <w:rFonts w:ascii="Times New Roman" w:hAnsi="Times New Roman"/>
          <w:noProof/>
          <w:sz w:val="20"/>
          <w:szCs w:val="20"/>
          <w:lang w:val="ro-RO"/>
        </w:rPr>
        <w:t>t</w:t>
      </w:r>
      <w:r>
        <w:rPr>
          <w:rFonts w:ascii="Times New Roman" w:hAnsi="Times New Roman"/>
          <w:noProof/>
          <w:sz w:val="20"/>
          <w:szCs w:val="20"/>
          <w:lang w:val="ro-RO"/>
        </w:rPr>
        <w:t xml:space="preserve"> pentru care dau prezenta declaratie, pe care o sustin  si o semnez.</w:t>
      </w:r>
    </w:p>
    <w:p w14:paraId="38EBEE58" w14:textId="77777777" w:rsidR="001952A0" w:rsidRDefault="001952A0" w:rsidP="001952A0">
      <w:pPr>
        <w:spacing w:after="0" w:line="240" w:lineRule="auto"/>
        <w:ind w:firstLine="720"/>
        <w:rPr>
          <w:rFonts w:ascii="Times New Roman" w:hAnsi="Times New Roman"/>
          <w:noProof/>
          <w:sz w:val="20"/>
          <w:szCs w:val="20"/>
          <w:lang w:val="ro-RO"/>
        </w:rPr>
      </w:pPr>
    </w:p>
    <w:p w14:paraId="40E59126" w14:textId="77777777" w:rsidR="001952A0" w:rsidRDefault="001952A0" w:rsidP="001952A0">
      <w:pPr>
        <w:spacing w:after="0" w:line="240" w:lineRule="auto"/>
        <w:ind w:firstLine="720"/>
        <w:rPr>
          <w:rFonts w:ascii="Times New Roman" w:hAnsi="Times New Roman"/>
          <w:noProof/>
          <w:sz w:val="20"/>
          <w:szCs w:val="20"/>
          <w:lang w:val="ro-RO"/>
        </w:rPr>
      </w:pPr>
    </w:p>
    <w:p w14:paraId="52AD0E25" w14:textId="77777777" w:rsidR="001952A0" w:rsidRDefault="001952A0" w:rsidP="001952A0">
      <w:pPr>
        <w:spacing w:after="0" w:line="240" w:lineRule="auto"/>
        <w:ind w:firstLine="720"/>
        <w:rPr>
          <w:rFonts w:ascii="Times New Roman" w:hAnsi="Times New Roman"/>
          <w:noProof/>
          <w:sz w:val="20"/>
          <w:szCs w:val="20"/>
          <w:lang w:val="ro-RO"/>
        </w:rPr>
      </w:pPr>
    </w:p>
    <w:p w14:paraId="4BE0407B" w14:textId="77777777" w:rsidR="001952A0" w:rsidRDefault="001952A0" w:rsidP="001952A0">
      <w:pPr>
        <w:spacing w:after="0" w:line="240" w:lineRule="auto"/>
        <w:ind w:firstLine="720"/>
        <w:rPr>
          <w:rFonts w:ascii="Times New Roman" w:hAnsi="Times New Roman"/>
          <w:noProof/>
          <w:sz w:val="20"/>
          <w:szCs w:val="20"/>
          <w:lang w:val="ro-RO"/>
        </w:rPr>
      </w:pPr>
    </w:p>
    <w:p w14:paraId="7EC4F439" w14:textId="025E2295" w:rsidR="001952A0" w:rsidRDefault="001952A0" w:rsidP="001952A0">
      <w:pPr>
        <w:spacing w:after="0" w:line="240" w:lineRule="auto"/>
        <w:rPr>
          <w:rFonts w:ascii="Times New Roman" w:hAnsi="Times New Roman"/>
          <w:noProof/>
          <w:sz w:val="20"/>
          <w:szCs w:val="20"/>
          <w:lang w:val="ro-RO"/>
        </w:rPr>
      </w:pPr>
      <w:r>
        <w:rPr>
          <w:rFonts w:ascii="Times New Roman" w:hAnsi="Times New Roman"/>
          <w:noProof/>
          <w:sz w:val="20"/>
          <w:szCs w:val="20"/>
          <w:lang w:val="ro-RO"/>
        </w:rPr>
        <w:t xml:space="preserve">Data </w:t>
      </w:r>
      <w:r w:rsidR="00453EC9">
        <w:rPr>
          <w:rFonts w:ascii="Times New Roman" w:hAnsi="Times New Roman"/>
          <w:noProof/>
          <w:sz w:val="20"/>
          <w:szCs w:val="20"/>
          <w:lang w:val="ro-RO"/>
        </w:rPr>
        <w:t>[DATA_DOC]</w:t>
      </w:r>
      <w:r w:rsidR="00453EC9">
        <w:rPr>
          <w:rFonts w:ascii="Times New Roman" w:hAnsi="Times New Roman"/>
          <w:noProof/>
          <w:sz w:val="20"/>
          <w:szCs w:val="20"/>
          <w:lang w:val="ro-RO"/>
        </w:rPr>
        <w:tab/>
      </w:r>
      <w:r w:rsidR="00453EC9">
        <w:rPr>
          <w:rFonts w:ascii="Times New Roman" w:hAnsi="Times New Roman"/>
          <w:noProof/>
          <w:sz w:val="20"/>
          <w:szCs w:val="20"/>
          <w:lang w:val="ro-RO"/>
        </w:rPr>
        <w:tab/>
      </w:r>
      <w:r>
        <w:rPr>
          <w:rFonts w:ascii="Times New Roman" w:hAnsi="Times New Roman"/>
          <w:noProof/>
          <w:sz w:val="20"/>
          <w:szCs w:val="20"/>
          <w:lang w:val="ro-RO"/>
        </w:rPr>
        <w:tab/>
      </w:r>
      <w:r>
        <w:rPr>
          <w:rFonts w:ascii="Times New Roman" w:hAnsi="Times New Roman"/>
          <w:noProof/>
          <w:sz w:val="20"/>
          <w:szCs w:val="20"/>
          <w:lang w:val="ro-RO"/>
        </w:rPr>
        <w:tab/>
      </w:r>
      <w:r>
        <w:rPr>
          <w:rFonts w:ascii="Times New Roman" w:hAnsi="Times New Roman"/>
          <w:noProof/>
          <w:sz w:val="20"/>
          <w:szCs w:val="20"/>
          <w:lang w:val="ro-RO"/>
        </w:rPr>
        <w:tab/>
      </w:r>
      <w:r>
        <w:rPr>
          <w:rFonts w:ascii="Times New Roman" w:hAnsi="Times New Roman"/>
          <w:noProof/>
          <w:sz w:val="20"/>
          <w:szCs w:val="20"/>
          <w:lang w:val="ro-RO"/>
        </w:rPr>
        <w:tab/>
      </w:r>
      <w:r w:rsidR="008B3B89">
        <w:rPr>
          <w:rFonts w:ascii="Times New Roman" w:hAnsi="Times New Roman"/>
          <w:noProof/>
          <w:sz w:val="20"/>
          <w:szCs w:val="20"/>
          <w:lang w:val="ro-RO"/>
        </w:rPr>
        <w:tab/>
      </w:r>
      <w:r>
        <w:rPr>
          <w:rFonts w:ascii="Times New Roman" w:hAnsi="Times New Roman"/>
          <w:noProof/>
          <w:sz w:val="20"/>
          <w:szCs w:val="20"/>
          <w:lang w:val="ro-RO"/>
        </w:rPr>
        <w:t>Semnatura declarantului,</w:t>
      </w:r>
    </w:p>
    <w:p w14:paraId="1D60B8FE" w14:textId="77777777" w:rsidR="003A7E21" w:rsidRPr="003A7E21" w:rsidRDefault="001952A0" w:rsidP="003A7E21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>
        <w:rPr>
          <w:rFonts w:ascii="Times New Roman" w:hAnsi="Times New Roman"/>
          <w:noProof/>
          <w:sz w:val="20"/>
          <w:szCs w:val="20"/>
          <w:lang w:val="ro-RO"/>
        </w:rPr>
        <w:tab/>
      </w:r>
      <w:r>
        <w:rPr>
          <w:rFonts w:ascii="Times New Roman" w:hAnsi="Times New Roman"/>
          <w:noProof/>
          <w:sz w:val="20"/>
          <w:szCs w:val="20"/>
          <w:lang w:val="ro-RO"/>
        </w:rPr>
        <w:tab/>
      </w:r>
      <w:r>
        <w:rPr>
          <w:rFonts w:ascii="Times New Roman" w:hAnsi="Times New Roman"/>
          <w:noProof/>
          <w:sz w:val="20"/>
          <w:szCs w:val="20"/>
          <w:lang w:val="ro-RO"/>
        </w:rPr>
        <w:tab/>
      </w:r>
      <w:r>
        <w:rPr>
          <w:rFonts w:ascii="Times New Roman" w:hAnsi="Times New Roman"/>
          <w:noProof/>
          <w:sz w:val="20"/>
          <w:szCs w:val="20"/>
          <w:lang w:val="ro-RO"/>
        </w:rPr>
        <w:tab/>
      </w:r>
      <w:r>
        <w:rPr>
          <w:rFonts w:ascii="Times New Roman" w:hAnsi="Times New Roman"/>
          <w:noProof/>
          <w:sz w:val="20"/>
          <w:szCs w:val="20"/>
          <w:lang w:val="ro-RO"/>
        </w:rPr>
        <w:tab/>
      </w:r>
      <w:r>
        <w:rPr>
          <w:rFonts w:ascii="Times New Roman" w:hAnsi="Times New Roman"/>
          <w:noProof/>
          <w:sz w:val="20"/>
          <w:szCs w:val="20"/>
          <w:lang w:val="ro-RO"/>
        </w:rPr>
        <w:tab/>
      </w:r>
      <w:r>
        <w:rPr>
          <w:rFonts w:ascii="Times New Roman" w:hAnsi="Times New Roman"/>
          <w:noProof/>
          <w:sz w:val="20"/>
          <w:szCs w:val="20"/>
          <w:lang w:val="ro-RO"/>
        </w:rPr>
        <w:tab/>
        <w:t xml:space="preserve"> </w:t>
      </w:r>
      <w:r>
        <w:rPr>
          <w:rFonts w:ascii="Times New Roman" w:hAnsi="Times New Roman"/>
          <w:noProof/>
          <w:sz w:val="20"/>
          <w:szCs w:val="20"/>
          <w:lang w:val="ro-RO"/>
        </w:rPr>
        <w:tab/>
      </w:r>
      <w:r w:rsidR="003A7E21" w:rsidRPr="003A7E21">
        <w:rPr>
          <w:rFonts w:ascii="Times New Roman" w:hAnsi="Times New Roman"/>
          <w:b/>
          <w:bCs/>
          <w:sz w:val="20"/>
          <w:szCs w:val="20"/>
        </w:rPr>
        <w:t>[</w:t>
      </w:r>
      <w:proofErr w:type="spellStart"/>
      <w:r w:rsidR="003A7E21" w:rsidRPr="003A7E21">
        <w:rPr>
          <w:rFonts w:ascii="Times New Roman" w:hAnsi="Times New Roman"/>
          <w:b/>
          <w:bCs/>
          <w:sz w:val="20"/>
          <w:szCs w:val="20"/>
        </w:rPr>
        <w:t>NumeArendator</w:t>
      </w:r>
      <w:proofErr w:type="spellEnd"/>
      <w:r w:rsidR="003A7E21" w:rsidRPr="003A7E21">
        <w:rPr>
          <w:rFonts w:ascii="Times New Roman" w:hAnsi="Times New Roman"/>
          <w:b/>
          <w:bCs/>
          <w:sz w:val="20"/>
          <w:szCs w:val="20"/>
        </w:rPr>
        <w:t>]</w:t>
      </w:r>
    </w:p>
    <w:p w14:paraId="22A5ABA3" w14:textId="77777777" w:rsidR="003A7E21" w:rsidRPr="003A7E21" w:rsidRDefault="003A7E21" w:rsidP="003A7E21">
      <w:pPr>
        <w:spacing w:after="0" w:line="240" w:lineRule="auto"/>
        <w:ind w:left="5040"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3A7E21">
        <w:rPr>
          <w:rFonts w:ascii="Times New Roman" w:hAnsi="Times New Roman"/>
          <w:b/>
          <w:bCs/>
          <w:sz w:val="20"/>
          <w:szCs w:val="20"/>
        </w:rPr>
        <w:t>[NumeArendator2]</w:t>
      </w:r>
    </w:p>
    <w:p w14:paraId="48B64B01" w14:textId="77777777" w:rsidR="003A7E21" w:rsidRPr="003A7E21" w:rsidRDefault="003A7E21" w:rsidP="003A7E21">
      <w:pPr>
        <w:spacing w:after="0" w:line="240" w:lineRule="auto"/>
        <w:ind w:left="5040"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3A7E21">
        <w:rPr>
          <w:rFonts w:ascii="Times New Roman" w:hAnsi="Times New Roman"/>
          <w:b/>
          <w:bCs/>
          <w:sz w:val="20"/>
          <w:szCs w:val="20"/>
        </w:rPr>
        <w:t>[NumeArendator3]</w:t>
      </w:r>
    </w:p>
    <w:p w14:paraId="14684773" w14:textId="77777777" w:rsidR="003A7E21" w:rsidRPr="003A7E21" w:rsidRDefault="003A7E21" w:rsidP="003A7E21">
      <w:pPr>
        <w:spacing w:after="0" w:line="240" w:lineRule="auto"/>
        <w:ind w:left="576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3A7E21">
        <w:rPr>
          <w:rFonts w:ascii="Times New Roman" w:hAnsi="Times New Roman"/>
          <w:b/>
          <w:bCs/>
          <w:sz w:val="20"/>
          <w:szCs w:val="20"/>
        </w:rPr>
        <w:t>[NumeArendator4]</w:t>
      </w:r>
    </w:p>
    <w:p w14:paraId="00527DF6" w14:textId="09965598" w:rsidR="001952A0" w:rsidRPr="003A7E21" w:rsidRDefault="003A7E21" w:rsidP="003A7E21">
      <w:pPr>
        <w:spacing w:after="0" w:line="240" w:lineRule="auto"/>
        <w:ind w:left="5040"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3A7E21">
        <w:rPr>
          <w:rFonts w:ascii="Times New Roman" w:hAnsi="Times New Roman"/>
          <w:b/>
          <w:bCs/>
          <w:sz w:val="20"/>
          <w:szCs w:val="20"/>
        </w:rPr>
        <w:t>[NumeArendator5]</w:t>
      </w:r>
    </w:p>
    <w:p w14:paraId="73A9D446" w14:textId="77777777" w:rsidR="0041650C" w:rsidRDefault="0041650C" w:rsidP="0041650C">
      <w:pPr>
        <w:spacing w:after="0" w:line="240" w:lineRule="auto"/>
        <w:ind w:firstLine="720"/>
        <w:rPr>
          <w:rFonts w:ascii="Times New Roman" w:hAnsi="Times New Roman"/>
          <w:noProof/>
          <w:sz w:val="20"/>
          <w:szCs w:val="20"/>
          <w:lang w:val="ro-RO"/>
        </w:rPr>
      </w:pPr>
    </w:p>
    <w:p w14:paraId="688009ED" w14:textId="77777777" w:rsidR="001952A0" w:rsidRDefault="001952A0" w:rsidP="0041650C">
      <w:pPr>
        <w:spacing w:after="0" w:line="240" w:lineRule="auto"/>
        <w:ind w:firstLine="720"/>
        <w:rPr>
          <w:rFonts w:ascii="Times New Roman" w:hAnsi="Times New Roman"/>
          <w:noProof/>
          <w:sz w:val="20"/>
          <w:szCs w:val="20"/>
          <w:lang w:val="ro-RO"/>
        </w:rPr>
      </w:pPr>
    </w:p>
    <w:p w14:paraId="7787757C" w14:textId="77777777" w:rsidR="00F970EC" w:rsidRDefault="00F970EC" w:rsidP="00F970EC">
      <w:pPr>
        <w:spacing w:after="0" w:line="240" w:lineRule="auto"/>
        <w:rPr>
          <w:rFonts w:ascii="Times New Roman" w:hAnsi="Times New Roman"/>
          <w:noProof/>
          <w:sz w:val="20"/>
          <w:szCs w:val="20"/>
          <w:lang w:val="ro-RO"/>
        </w:rPr>
      </w:pPr>
    </w:p>
    <w:p w14:paraId="145A70FD" w14:textId="53578AEA" w:rsidR="00F970EC" w:rsidRDefault="00F970EC" w:rsidP="00F970EC">
      <w:pPr>
        <w:spacing w:after="0" w:line="240" w:lineRule="auto"/>
        <w:rPr>
          <w:rFonts w:ascii="Times New Roman" w:hAnsi="Times New Roman"/>
          <w:noProof/>
          <w:sz w:val="20"/>
          <w:szCs w:val="20"/>
          <w:lang w:val="ro-RO"/>
        </w:rPr>
      </w:pPr>
      <w:r>
        <w:rPr>
          <w:rFonts w:ascii="Times New Roman" w:hAnsi="Times New Roman"/>
          <w:noProof/>
          <w:sz w:val="20"/>
          <w:szCs w:val="20"/>
          <w:lang w:val="ro-RO"/>
        </w:rPr>
        <w:t xml:space="preserve">            </w:t>
      </w:r>
    </w:p>
    <w:p w14:paraId="00954970" w14:textId="05186800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  <w:t xml:space="preserve">       </w:t>
      </w:r>
    </w:p>
    <w:sectPr w:rsidR="00CD2B83" w:rsidRPr="002067E6" w:rsidSect="00125793">
      <w:pgSz w:w="11906" w:h="16838" w:code="9"/>
      <w:pgMar w:top="1134" w:right="1134" w:bottom="1134" w:left="1134" w:header="0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05E62"/>
    <w:multiLevelType w:val="hybridMultilevel"/>
    <w:tmpl w:val="1A8CE09A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6212BB"/>
    <w:multiLevelType w:val="hybridMultilevel"/>
    <w:tmpl w:val="78C81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D6F9D"/>
    <w:multiLevelType w:val="hybridMultilevel"/>
    <w:tmpl w:val="70D296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8C01C3"/>
    <w:multiLevelType w:val="hybridMultilevel"/>
    <w:tmpl w:val="603EA4FE"/>
    <w:lvl w:ilvl="0" w:tplc="1BBC4506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961DEC"/>
    <w:multiLevelType w:val="hybridMultilevel"/>
    <w:tmpl w:val="4140AC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FE7C60"/>
    <w:multiLevelType w:val="multilevel"/>
    <w:tmpl w:val="144649B4"/>
    <w:lvl w:ilvl="0">
      <w:start w:val="1"/>
      <w:numFmt w:val="decimal"/>
      <w:pStyle w:val="Eqx1"/>
      <w:lvlText w:val="%1."/>
      <w:lvlJc w:val="left"/>
      <w:pPr>
        <w:tabs>
          <w:tab w:val="num" w:pos="284"/>
        </w:tabs>
        <w:ind w:left="717" w:hanging="717"/>
      </w:pPr>
      <w:rPr>
        <w:rFonts w:hint="default"/>
        <w:b/>
      </w:rPr>
    </w:lvl>
    <w:lvl w:ilvl="1">
      <w:start w:val="1"/>
      <w:numFmt w:val="decimal"/>
      <w:pStyle w:val="Eqx11CharChar"/>
      <w:lvlText w:val="%1.%2"/>
      <w:lvlJc w:val="left"/>
      <w:pPr>
        <w:tabs>
          <w:tab w:val="num" w:pos="105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553"/>
        </w:tabs>
        <w:ind w:left="1553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389"/>
        </w:tabs>
        <w:ind w:left="2389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627"/>
        </w:tabs>
        <w:ind w:left="2627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25"/>
        </w:tabs>
        <w:ind w:left="3225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463"/>
        </w:tabs>
        <w:ind w:left="346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061"/>
        </w:tabs>
        <w:ind w:left="4061" w:hanging="1800"/>
      </w:pPr>
      <w:rPr>
        <w:rFonts w:hint="default"/>
        <w:b/>
      </w:rPr>
    </w:lvl>
  </w:abstractNum>
  <w:num w:numId="1" w16cid:durableId="676422854">
    <w:abstractNumId w:val="0"/>
  </w:num>
  <w:num w:numId="2" w16cid:durableId="1172524402">
    <w:abstractNumId w:val="1"/>
  </w:num>
  <w:num w:numId="3" w16cid:durableId="1585383562">
    <w:abstractNumId w:val="3"/>
  </w:num>
  <w:num w:numId="4" w16cid:durableId="574359571">
    <w:abstractNumId w:val="4"/>
  </w:num>
  <w:num w:numId="5" w16cid:durableId="990332140">
    <w:abstractNumId w:val="2"/>
  </w:num>
  <w:num w:numId="6" w16cid:durableId="106615079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DF2"/>
    <w:rsid w:val="000178A4"/>
    <w:rsid w:val="00025165"/>
    <w:rsid w:val="00044152"/>
    <w:rsid w:val="000F4791"/>
    <w:rsid w:val="000F5038"/>
    <w:rsid w:val="0010304E"/>
    <w:rsid w:val="00125793"/>
    <w:rsid w:val="00193428"/>
    <w:rsid w:val="001952A0"/>
    <w:rsid w:val="001A0E49"/>
    <w:rsid w:val="002067E6"/>
    <w:rsid w:val="00227848"/>
    <w:rsid w:val="0024373B"/>
    <w:rsid w:val="00263A30"/>
    <w:rsid w:val="002B051A"/>
    <w:rsid w:val="002D4430"/>
    <w:rsid w:val="002F5996"/>
    <w:rsid w:val="00310C15"/>
    <w:rsid w:val="00313E47"/>
    <w:rsid w:val="00314C63"/>
    <w:rsid w:val="0033537D"/>
    <w:rsid w:val="00392086"/>
    <w:rsid w:val="003A54B6"/>
    <w:rsid w:val="003A7E21"/>
    <w:rsid w:val="003B23B3"/>
    <w:rsid w:val="003E67FA"/>
    <w:rsid w:val="0041650C"/>
    <w:rsid w:val="00453EC9"/>
    <w:rsid w:val="004647EB"/>
    <w:rsid w:val="004C599B"/>
    <w:rsid w:val="004C67B1"/>
    <w:rsid w:val="004C7E7F"/>
    <w:rsid w:val="004E69E7"/>
    <w:rsid w:val="004F0146"/>
    <w:rsid w:val="005379CF"/>
    <w:rsid w:val="00576E8C"/>
    <w:rsid w:val="005A0138"/>
    <w:rsid w:val="00615B2D"/>
    <w:rsid w:val="00633E37"/>
    <w:rsid w:val="00655719"/>
    <w:rsid w:val="006812CD"/>
    <w:rsid w:val="00691954"/>
    <w:rsid w:val="00693D64"/>
    <w:rsid w:val="006A7BCC"/>
    <w:rsid w:val="006C5516"/>
    <w:rsid w:val="0074653F"/>
    <w:rsid w:val="00783A2A"/>
    <w:rsid w:val="0079157B"/>
    <w:rsid w:val="00797381"/>
    <w:rsid w:val="00835238"/>
    <w:rsid w:val="00863993"/>
    <w:rsid w:val="00880A91"/>
    <w:rsid w:val="00891A16"/>
    <w:rsid w:val="008A1CBE"/>
    <w:rsid w:val="008B1029"/>
    <w:rsid w:val="008B3B89"/>
    <w:rsid w:val="008B747B"/>
    <w:rsid w:val="009209A0"/>
    <w:rsid w:val="00925D86"/>
    <w:rsid w:val="00955410"/>
    <w:rsid w:val="009636EF"/>
    <w:rsid w:val="00972019"/>
    <w:rsid w:val="00983450"/>
    <w:rsid w:val="009D5C02"/>
    <w:rsid w:val="00A25937"/>
    <w:rsid w:val="00A37231"/>
    <w:rsid w:val="00A43635"/>
    <w:rsid w:val="00A74ECD"/>
    <w:rsid w:val="00A77CCA"/>
    <w:rsid w:val="00A83E06"/>
    <w:rsid w:val="00AC1811"/>
    <w:rsid w:val="00AF3C59"/>
    <w:rsid w:val="00B03DF2"/>
    <w:rsid w:val="00B16A30"/>
    <w:rsid w:val="00B25B93"/>
    <w:rsid w:val="00B47008"/>
    <w:rsid w:val="00B92B26"/>
    <w:rsid w:val="00B935AB"/>
    <w:rsid w:val="00B94E67"/>
    <w:rsid w:val="00B96427"/>
    <w:rsid w:val="00BB5413"/>
    <w:rsid w:val="00BC014E"/>
    <w:rsid w:val="00BD6260"/>
    <w:rsid w:val="00C14754"/>
    <w:rsid w:val="00C54580"/>
    <w:rsid w:val="00C5577A"/>
    <w:rsid w:val="00C57A45"/>
    <w:rsid w:val="00C63262"/>
    <w:rsid w:val="00CA45BB"/>
    <w:rsid w:val="00CB44A3"/>
    <w:rsid w:val="00CC171B"/>
    <w:rsid w:val="00CD2B83"/>
    <w:rsid w:val="00D21E39"/>
    <w:rsid w:val="00D6446D"/>
    <w:rsid w:val="00D827D8"/>
    <w:rsid w:val="00D82E35"/>
    <w:rsid w:val="00D8646D"/>
    <w:rsid w:val="00DA3BB0"/>
    <w:rsid w:val="00DA422B"/>
    <w:rsid w:val="00DF0C72"/>
    <w:rsid w:val="00E2365C"/>
    <w:rsid w:val="00E274B0"/>
    <w:rsid w:val="00E27BE4"/>
    <w:rsid w:val="00E71F9B"/>
    <w:rsid w:val="00E81807"/>
    <w:rsid w:val="00EA7748"/>
    <w:rsid w:val="00F524A2"/>
    <w:rsid w:val="00F970EC"/>
    <w:rsid w:val="00FE14CE"/>
    <w:rsid w:val="00FF4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6632B"/>
  <w15:chartTrackingRefBased/>
  <w15:docId w15:val="{0678696B-CD8E-480E-B707-A2D64C6AE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D2B83"/>
    <w:rPr>
      <w:sz w:val="22"/>
      <w:szCs w:val="22"/>
      <w:lang w:val="ro-RO"/>
    </w:rPr>
  </w:style>
  <w:style w:type="paragraph" w:styleId="ListParagraph">
    <w:name w:val="List Paragraph"/>
    <w:basedOn w:val="Normal"/>
    <w:uiPriority w:val="34"/>
    <w:qFormat/>
    <w:rsid w:val="00655719"/>
    <w:pPr>
      <w:ind w:left="720"/>
      <w:contextualSpacing/>
    </w:pPr>
  </w:style>
  <w:style w:type="table" w:styleId="TableGrid">
    <w:name w:val="Table Grid"/>
    <w:basedOn w:val="TableNormal"/>
    <w:uiPriority w:val="39"/>
    <w:rsid w:val="00D86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A7B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A7BCC"/>
    <w:rPr>
      <w:rFonts w:ascii="Segoe UI" w:hAnsi="Segoe UI" w:cs="Segoe UI"/>
      <w:sz w:val="18"/>
      <w:szCs w:val="18"/>
    </w:rPr>
  </w:style>
  <w:style w:type="character" w:customStyle="1" w:styleId="NoSpacingChar">
    <w:name w:val="No Spacing Char"/>
    <w:link w:val="NoSpacing"/>
    <w:uiPriority w:val="1"/>
    <w:rsid w:val="00392086"/>
    <w:rPr>
      <w:sz w:val="22"/>
      <w:szCs w:val="22"/>
      <w:lang w:val="ro-RO"/>
    </w:rPr>
  </w:style>
  <w:style w:type="paragraph" w:styleId="NormalWeb">
    <w:name w:val="Normal (Web)"/>
    <w:basedOn w:val="Normal"/>
    <w:rsid w:val="00263A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Eqx1">
    <w:name w:val="Eqx 1"/>
    <w:basedOn w:val="Normal"/>
    <w:rsid w:val="0041650C"/>
    <w:pPr>
      <w:numPr>
        <w:numId w:val="6"/>
      </w:numPr>
      <w:spacing w:before="60" w:after="120" w:line="240" w:lineRule="auto"/>
      <w:contextualSpacing/>
      <w:jc w:val="both"/>
    </w:pPr>
    <w:rPr>
      <w:rFonts w:ascii="Times New Roman" w:eastAsia="Times New Roman" w:hAnsi="Times New Roman"/>
      <w:b/>
      <w:bCs/>
      <w:lang w:val="fr-FR"/>
    </w:rPr>
  </w:style>
  <w:style w:type="paragraph" w:customStyle="1" w:styleId="Eqx11CharChar">
    <w:name w:val="Eqx 1.1 Char Char"/>
    <w:basedOn w:val="Eqx1"/>
    <w:link w:val="Eqx11CharCharChar1"/>
    <w:rsid w:val="0041650C"/>
    <w:pPr>
      <w:numPr>
        <w:ilvl w:val="1"/>
      </w:numPr>
      <w:tabs>
        <w:tab w:val="num" w:pos="615"/>
      </w:tabs>
      <w:spacing w:after="60"/>
      <w:contextualSpacing w:val="0"/>
    </w:pPr>
    <w:rPr>
      <w:b w:val="0"/>
      <w:bCs w:val="0"/>
    </w:rPr>
  </w:style>
  <w:style w:type="character" w:customStyle="1" w:styleId="Eqx11CharCharChar1">
    <w:name w:val="Eqx 1.1 Char Char Char1"/>
    <w:link w:val="Eqx11CharChar"/>
    <w:locked/>
    <w:rsid w:val="0041650C"/>
    <w:rPr>
      <w:rFonts w:ascii="Times New Roman" w:eastAsia="Times New Roman" w:hAnsi="Times New Roman"/>
      <w:sz w:val="22"/>
      <w:szCs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\contract%20de%20arendar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0FE52-D0A6-4C5C-957B-17E789D7E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contract de arendare</Template>
  <TotalTime>1280</TotalTime>
  <Pages>1</Pages>
  <Words>1921</Words>
  <Characters>11145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vicosx12</dc:creator>
  <cp:keywords/>
  <dc:description/>
  <cp:lastModifiedBy>user1</cp:lastModifiedBy>
  <cp:revision>105</cp:revision>
  <cp:lastPrinted>2018-10-18T08:12:00Z</cp:lastPrinted>
  <dcterms:created xsi:type="dcterms:W3CDTF">2018-10-18T10:51:00Z</dcterms:created>
  <dcterms:modified xsi:type="dcterms:W3CDTF">2024-09-10T19:48:00Z</dcterms:modified>
</cp:coreProperties>
</file>